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3DBD4" w14:textId="77777777" w:rsidR="005B7A9A" w:rsidRDefault="005B7A9A" w:rsidP="005B7A9A">
      <w:pPr>
        <w:pStyle w:val="NormalBold"/>
        <w:jc w:val="center"/>
        <w:rPr>
          <w:sz w:val="28"/>
          <w:szCs w:val="28"/>
        </w:rPr>
      </w:pPr>
    </w:p>
    <w:p w14:paraId="0641F00B" w14:textId="25C04C17" w:rsidR="005B7A9A" w:rsidRDefault="005B7A9A" w:rsidP="005B7A9A">
      <w:pPr>
        <w:pStyle w:val="NormalBold"/>
        <w:jc w:val="center"/>
        <w:rPr>
          <w:sz w:val="28"/>
          <w:szCs w:val="28"/>
        </w:rPr>
      </w:pPr>
      <w:r>
        <w:pict w14:anchorId="41918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240;visibility:visible;mso-position-horizontal-relative:page;mso-position-vertical-relative:page">
            <v:imagedata r:id="rId7" o:title="A close up of a logo&#10;&#10;Description automatically generated"/>
            <o:lock v:ext="edit" aspectratio="f"/>
            <w10:wrap anchorx="page" anchory="page"/>
          </v:shape>
        </w:pict>
      </w:r>
      <w:bookmarkStart w:id="0" w:name="_Hlk74833100"/>
      <w:r>
        <w:rPr>
          <w:sz w:val="28"/>
          <w:szCs w:val="28"/>
        </w:rPr>
        <w:t>OCR Level 1 in IT User Skills ITQ</w:t>
      </w:r>
      <w:bookmarkEnd w:id="0"/>
    </w:p>
    <w:p w14:paraId="6CD62CF6" w14:textId="77777777" w:rsidR="00CF0CC0" w:rsidRDefault="00CF0CC0" w:rsidP="00DD15CB">
      <w:pPr>
        <w:pStyle w:val="NormalBold"/>
        <w:jc w:val="center"/>
        <w:rPr>
          <w:sz w:val="28"/>
          <w:szCs w:val="28"/>
        </w:rPr>
      </w:pPr>
      <w:r w:rsidRPr="00EA5EAC">
        <w:rPr>
          <w:sz w:val="28"/>
          <w:szCs w:val="28"/>
        </w:rPr>
        <w:t>Evidence Checklist and Evidence Guide for:</w:t>
      </w:r>
    </w:p>
    <w:p w14:paraId="6F87C64F" w14:textId="77777777" w:rsidR="00F53B03" w:rsidRDefault="008B0C3F" w:rsidP="00DD15CB">
      <w:pPr>
        <w:pStyle w:val="NormalBold"/>
        <w:jc w:val="center"/>
        <w:rPr>
          <w:sz w:val="28"/>
          <w:szCs w:val="28"/>
        </w:rPr>
      </w:pPr>
      <w:r>
        <w:rPr>
          <w:sz w:val="28"/>
          <w:szCs w:val="28"/>
        </w:rPr>
        <w:t>Unit 91: Internet</w:t>
      </w:r>
      <w:r w:rsidR="00F53B03">
        <w:rPr>
          <w:sz w:val="28"/>
          <w:szCs w:val="28"/>
        </w:rPr>
        <w:t xml:space="preserve"> S</w:t>
      </w:r>
      <w:r w:rsidR="008B3367">
        <w:rPr>
          <w:sz w:val="28"/>
          <w:szCs w:val="28"/>
        </w:rPr>
        <w:t>afe</w:t>
      </w:r>
      <w:r w:rsidR="00F53B03">
        <w:rPr>
          <w:sz w:val="28"/>
          <w:szCs w:val="28"/>
        </w:rPr>
        <w:t xml:space="preserve">ty for </w:t>
      </w:r>
      <w:r>
        <w:rPr>
          <w:sz w:val="28"/>
          <w:szCs w:val="28"/>
        </w:rPr>
        <w:t>IT Users Level 1 (Credit Value 3</w:t>
      </w:r>
      <w:r w:rsidR="00F53B03">
        <w:rPr>
          <w:sz w:val="28"/>
          <w:szCs w:val="28"/>
        </w:rPr>
        <w:t>)</w:t>
      </w:r>
    </w:p>
    <w:p w14:paraId="46CFC919" w14:textId="77777777" w:rsidR="00CF0CC0" w:rsidRDefault="00CF0CC0" w:rsidP="00CF0CC0">
      <w:pPr>
        <w:rPr>
          <w:bCs/>
          <w:sz w:val="16"/>
        </w:rPr>
      </w:pPr>
    </w:p>
    <w:p w14:paraId="2C629C6D" w14:textId="77777777" w:rsidR="00EA5EAC" w:rsidRDefault="00EA5EAC" w:rsidP="00CF0CC0">
      <w:pPr>
        <w:rPr>
          <w:bCs/>
          <w:sz w:val="16"/>
        </w:rPr>
      </w:pPr>
    </w:p>
    <w:p w14:paraId="5E17BAFE"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0D1AE3" w14:paraId="51897361" w14:textId="77777777" w:rsidTr="000D1AE3">
        <w:trPr>
          <w:trHeight w:val="478"/>
        </w:trPr>
        <w:tc>
          <w:tcPr>
            <w:tcW w:w="2093" w:type="dxa"/>
            <w:tcBorders>
              <w:top w:val="nil"/>
              <w:left w:val="nil"/>
              <w:bottom w:val="nil"/>
              <w:right w:val="nil"/>
            </w:tcBorders>
            <w:vAlign w:val="bottom"/>
          </w:tcPr>
          <w:p w14:paraId="4F6D815B" w14:textId="77777777" w:rsidR="00EF4ABA" w:rsidRPr="00593EA5" w:rsidRDefault="00EF4ABA" w:rsidP="00145A91">
            <w:pPr>
              <w:pStyle w:val="normal0"/>
              <w:rPr>
                <w:rFonts w:cs="Arial"/>
                <w:b/>
                <w:bCs/>
                <w:lang w:val="en-GB" w:eastAsia="en-US"/>
              </w:rPr>
            </w:pPr>
            <w:r w:rsidRPr="00593EA5">
              <w:rPr>
                <w:rFonts w:cs="Arial"/>
                <w:b/>
                <w:bCs/>
                <w:lang w:val="en-GB" w:eastAsia="en-US"/>
              </w:rPr>
              <w:t>Candidate Name:</w:t>
            </w:r>
          </w:p>
        </w:tc>
        <w:tc>
          <w:tcPr>
            <w:tcW w:w="4961" w:type="dxa"/>
            <w:tcBorders>
              <w:top w:val="nil"/>
              <w:left w:val="nil"/>
              <w:bottom w:val="dotted" w:sz="4" w:space="0" w:color="auto"/>
              <w:right w:val="nil"/>
            </w:tcBorders>
            <w:vAlign w:val="bottom"/>
          </w:tcPr>
          <w:p w14:paraId="37086D28" w14:textId="55F63E1B" w:rsidR="00EF4ABA" w:rsidRPr="00593EA5" w:rsidRDefault="00EF40D8"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851" w:type="dxa"/>
            <w:tcBorders>
              <w:top w:val="nil"/>
              <w:left w:val="nil"/>
              <w:bottom w:val="nil"/>
              <w:right w:val="nil"/>
            </w:tcBorders>
            <w:vAlign w:val="bottom"/>
          </w:tcPr>
          <w:p w14:paraId="59505CFD" w14:textId="77777777" w:rsidR="00EF4ABA" w:rsidRPr="000D1AE3" w:rsidRDefault="00EF4ABA" w:rsidP="000D1AE3">
            <w:pPr>
              <w:pStyle w:val="normal0"/>
              <w:rPr>
                <w:rFonts w:cs="Arial"/>
                <w:bCs/>
                <w:lang w:val="en-GB" w:eastAsia="en-US"/>
              </w:rPr>
            </w:pPr>
          </w:p>
        </w:tc>
        <w:tc>
          <w:tcPr>
            <w:tcW w:w="2126" w:type="dxa"/>
            <w:tcBorders>
              <w:top w:val="nil"/>
              <w:left w:val="nil"/>
              <w:bottom w:val="nil"/>
              <w:right w:val="nil"/>
            </w:tcBorders>
            <w:vAlign w:val="bottom"/>
          </w:tcPr>
          <w:p w14:paraId="7B0C3E5B" w14:textId="77777777" w:rsidR="00EF4ABA" w:rsidRPr="00593EA5" w:rsidRDefault="00EF4ABA" w:rsidP="00145A91">
            <w:pPr>
              <w:pStyle w:val="normal0"/>
              <w:rPr>
                <w:rFonts w:cs="Arial"/>
                <w:b/>
                <w:bCs/>
                <w:lang w:val="en-GB" w:eastAsia="en-US"/>
              </w:rPr>
            </w:pPr>
            <w:r w:rsidRPr="00593EA5">
              <w:rPr>
                <w:rFonts w:cs="Arial"/>
                <w:b/>
                <w:bCs/>
                <w:lang w:val="en-GB" w:eastAsia="en-US"/>
              </w:rPr>
              <w:t>Centre Number:</w:t>
            </w:r>
          </w:p>
        </w:tc>
        <w:tc>
          <w:tcPr>
            <w:tcW w:w="4961" w:type="dxa"/>
            <w:tcBorders>
              <w:top w:val="nil"/>
              <w:left w:val="nil"/>
              <w:bottom w:val="dotted" w:sz="4" w:space="0" w:color="auto"/>
              <w:right w:val="nil"/>
            </w:tcBorders>
            <w:vAlign w:val="bottom"/>
          </w:tcPr>
          <w:p w14:paraId="1FC13135" w14:textId="66FC18DE" w:rsidR="00EF4ABA" w:rsidRPr="000D1AE3" w:rsidRDefault="00EF40D8"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11C21C3" w14:textId="77777777" w:rsidR="00CF0CC0" w:rsidRDefault="00CF0CC0" w:rsidP="00CF0CC0">
      <w:pPr>
        <w:pStyle w:val="normal0"/>
      </w:pPr>
    </w:p>
    <w:p w14:paraId="4F48014B"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186670B7" w14:textId="77777777" w:rsidR="00CF0846" w:rsidRDefault="00CF0846" w:rsidP="008637F1">
      <w:pPr>
        <w:pStyle w:val="normal0"/>
      </w:pPr>
      <w:r>
        <w:t xml:space="preserve">Completed evidence checklists </w:t>
      </w:r>
      <w:r>
        <w:rPr>
          <w:b/>
        </w:rPr>
        <w:t>must</w:t>
      </w:r>
      <w:r>
        <w:t xml:space="preserve"> be submitted with candidate work for each unit. No substitute is permitted.</w:t>
      </w:r>
    </w:p>
    <w:p w14:paraId="2CFEE77C" w14:textId="77777777" w:rsidR="00CF0846" w:rsidRDefault="00CF0846" w:rsidP="008637F1">
      <w:pPr>
        <w:pStyle w:val="normal0"/>
      </w:pPr>
    </w:p>
    <w:p w14:paraId="4A035311" w14:textId="77777777" w:rsidR="00CF0846" w:rsidRDefault="00CF0846" w:rsidP="008637F1">
      <w:pPr>
        <w:pStyle w:val="normal0"/>
      </w:pPr>
      <w:r>
        <w:t xml:space="preserve">Centre assessors </w:t>
      </w:r>
      <w:r>
        <w:rPr>
          <w:b/>
        </w:rPr>
        <w:t>must</w:t>
      </w:r>
      <w:r>
        <w:t xml:space="preserve"> assess the candidate’s work prior to submission.</w:t>
      </w:r>
    </w:p>
    <w:p w14:paraId="7C9696E7" w14:textId="77777777" w:rsidR="00CF0846" w:rsidRDefault="00CF0846" w:rsidP="008637F1">
      <w:pPr>
        <w:pStyle w:val="normal0"/>
      </w:pPr>
    </w:p>
    <w:p w14:paraId="3828130E" w14:textId="77777777" w:rsidR="00CF0846" w:rsidRDefault="00CF0846" w:rsidP="008637F1">
      <w:pPr>
        <w:pStyle w:val="normal0"/>
      </w:pPr>
      <w:r>
        <w:t>Only units that have been achieved should be submitted for moderation.</w:t>
      </w:r>
    </w:p>
    <w:p w14:paraId="746FD2BB" w14:textId="77777777" w:rsidR="00CF0846" w:rsidRDefault="00CF0846" w:rsidP="008637F1">
      <w:pPr>
        <w:pStyle w:val="normal0"/>
      </w:pPr>
    </w:p>
    <w:p w14:paraId="00F43730"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33F5EB9A" w14:textId="77777777" w:rsidR="00CF0846" w:rsidRPr="00D70932" w:rsidRDefault="00CF0846" w:rsidP="00CF0846"/>
    <w:p w14:paraId="7C5C5181"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3A1B88">
        <w:rPr>
          <w:b/>
          <w:bCs/>
          <w:i/>
          <w:sz w:val="22"/>
          <w:szCs w:val="22"/>
        </w:rPr>
        <w:t>in bold</w:t>
      </w:r>
      <w:r w:rsidR="00B97BD0" w:rsidRPr="003A1B88">
        <w:rPr>
          <w:b/>
          <w:bCs/>
          <w:i/>
          <w:sz w:val="22"/>
          <w:szCs w:val="22"/>
        </w:rPr>
        <w:t xml:space="preserve">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7CAFB00B"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7B01870F" w14:textId="77777777" w:rsidR="00474B73" w:rsidRPr="008637F1" w:rsidRDefault="00474B73" w:rsidP="008637F1">
      <w:pPr>
        <w:pStyle w:val="criteria1"/>
        <w:framePr w:wrap="around"/>
      </w:pPr>
    </w:p>
    <w:p w14:paraId="04A74E67" w14:textId="77777777" w:rsidR="007B0C3E" w:rsidRDefault="007B0C3E"/>
    <w:p w14:paraId="217773F3" w14:textId="77777777" w:rsidR="007B0C3E" w:rsidRDefault="007B0C3E"/>
    <w:p w14:paraId="7EA80365" w14:textId="2070E2FA" w:rsidR="007B0C3E" w:rsidRDefault="005B7A9A">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7938"/>
        <w:gridCol w:w="3861"/>
      </w:tblGrid>
      <w:tr w:rsidR="00461787" w:rsidRPr="008637F1" w14:paraId="2A4E3713" w14:textId="77777777" w:rsidTr="00482771">
        <w:trPr>
          <w:trHeight w:val="552"/>
        </w:trPr>
        <w:tc>
          <w:tcPr>
            <w:tcW w:w="3936" w:type="dxa"/>
            <w:tcBorders>
              <w:bottom w:val="single" w:sz="4" w:space="0" w:color="auto"/>
              <w:right w:val="single" w:sz="4" w:space="0" w:color="auto"/>
            </w:tcBorders>
            <w:shd w:val="clear" w:color="auto" w:fill="D9D9D9"/>
            <w:vAlign w:val="center"/>
          </w:tcPr>
          <w:p w14:paraId="0E973CE5" w14:textId="77777777" w:rsidR="00461787" w:rsidRPr="008637F1" w:rsidRDefault="005E5C27" w:rsidP="008637F1">
            <w:pPr>
              <w:pStyle w:val="criteria1"/>
              <w:framePr w:hSpace="0" w:wrap="auto" w:vAnchor="margin" w:hAnchor="text" w:xAlign="left" w:yAlign="inline"/>
              <w:rPr>
                <w:rFonts w:cs="Arial"/>
                <w:lang w:val="en-GB"/>
              </w:rPr>
            </w:pPr>
            <w:r w:rsidRPr="008637F1">
              <w:rPr>
                <w:rFonts w:cs="Arial"/>
                <w:lang w:val="en-GB"/>
              </w:rPr>
              <w:t>Criteria</w:t>
            </w:r>
          </w:p>
        </w:tc>
        <w:tc>
          <w:tcPr>
            <w:tcW w:w="7938" w:type="dxa"/>
            <w:tcBorders>
              <w:bottom w:val="single" w:sz="4" w:space="0" w:color="auto"/>
              <w:right w:val="single" w:sz="4" w:space="0" w:color="auto"/>
            </w:tcBorders>
            <w:shd w:val="clear" w:color="auto" w:fill="D9D9D9"/>
            <w:vAlign w:val="center"/>
          </w:tcPr>
          <w:p w14:paraId="5B07D2C4" w14:textId="77777777" w:rsidR="00461787" w:rsidRPr="008637F1" w:rsidRDefault="005E5C27" w:rsidP="008637F1">
            <w:pPr>
              <w:pStyle w:val="criteria1"/>
              <w:framePr w:hSpace="0" w:wrap="auto" w:vAnchor="margin" w:hAnchor="text" w:xAlign="left" w:yAlign="inline"/>
            </w:pPr>
            <w:r w:rsidRPr="008637F1">
              <w:t xml:space="preserve">Evidence Requirements </w:t>
            </w:r>
          </w:p>
        </w:tc>
        <w:tc>
          <w:tcPr>
            <w:tcW w:w="3861" w:type="dxa"/>
            <w:tcBorders>
              <w:left w:val="single" w:sz="4" w:space="0" w:color="auto"/>
            </w:tcBorders>
            <w:shd w:val="clear" w:color="auto" w:fill="D9D9D9"/>
            <w:vAlign w:val="center"/>
          </w:tcPr>
          <w:p w14:paraId="562D7E2C" w14:textId="77777777" w:rsidR="00461787" w:rsidRPr="008637F1" w:rsidRDefault="002C3526" w:rsidP="008637F1">
            <w:pPr>
              <w:pStyle w:val="criteria1"/>
              <w:framePr w:hSpace="0" w:wrap="auto" w:vAnchor="margin" w:hAnchor="text" w:xAlign="left" w:yAlign="inline"/>
              <w:rPr>
                <w:lang w:val="en-GB"/>
              </w:rPr>
            </w:pPr>
            <w:r w:rsidRPr="008637F1">
              <w:rPr>
                <w:lang w:val="en-GB"/>
              </w:rPr>
              <w:t>Details/Page Number/Location of Evidence</w:t>
            </w:r>
          </w:p>
        </w:tc>
      </w:tr>
      <w:tr w:rsidR="006B253D" w14:paraId="797C50B6" w14:textId="77777777" w:rsidTr="00482771">
        <w:trPr>
          <w:trHeight w:val="1628"/>
        </w:trPr>
        <w:tc>
          <w:tcPr>
            <w:tcW w:w="3936" w:type="dxa"/>
            <w:tcBorders>
              <w:top w:val="single" w:sz="4" w:space="0" w:color="auto"/>
              <w:bottom w:val="single" w:sz="4" w:space="0" w:color="auto"/>
              <w:right w:val="single" w:sz="4" w:space="0" w:color="auto"/>
            </w:tcBorders>
          </w:tcPr>
          <w:p w14:paraId="15A3AC9F" w14:textId="77777777" w:rsidR="00985B0B" w:rsidRPr="00593EA5" w:rsidRDefault="008B0C3F" w:rsidP="007B0C3E">
            <w:pPr>
              <w:pStyle w:val="criteria1"/>
              <w:framePr w:hSpace="0" w:wrap="auto" w:vAnchor="margin" w:hAnchor="text" w:xAlign="left" w:yAlign="inline"/>
              <w:numPr>
                <w:ilvl w:val="0"/>
                <w:numId w:val="9"/>
              </w:numPr>
              <w:spacing w:before="40" w:after="240"/>
              <w:ind w:left="368" w:hanging="357"/>
              <w:rPr>
                <w:rFonts w:cs="Arial"/>
                <w:lang w:val="en-GB"/>
              </w:rPr>
            </w:pPr>
            <w:r w:rsidRPr="00593EA5">
              <w:rPr>
                <w:rFonts w:cs="Arial"/>
                <w:lang w:val="en-GB"/>
              </w:rPr>
              <w:t>Understand the risks that ca</w:t>
            </w:r>
            <w:r w:rsidR="00B97BD0">
              <w:rPr>
                <w:rFonts w:cs="Arial"/>
                <w:lang w:val="en-GB"/>
              </w:rPr>
              <w:t>n exist when using the Internet</w:t>
            </w:r>
            <w:r w:rsidR="000D1AE3">
              <w:rPr>
                <w:rFonts w:cs="Arial"/>
                <w:lang w:val="en-GB"/>
              </w:rPr>
              <w:t>.</w:t>
            </w:r>
          </w:p>
          <w:p w14:paraId="432205A3" w14:textId="77777777" w:rsidR="008B0C3F" w:rsidRPr="00DD2991" w:rsidRDefault="008B0C3F" w:rsidP="007B0C3E">
            <w:pPr>
              <w:pStyle w:val="criteria2"/>
              <w:framePr w:hSpace="0" w:wrap="auto" w:vAnchor="margin" w:hAnchor="text" w:xAlign="left" w:yAlign="inline"/>
              <w:spacing w:before="40" w:after="240"/>
              <w:ind w:left="360" w:hanging="360"/>
              <w:rPr>
                <w:rFonts w:cs="Arial"/>
                <w:lang w:val="en-GB"/>
              </w:rPr>
            </w:pPr>
            <w:r w:rsidRPr="00DD2991">
              <w:rPr>
                <w:rFonts w:cs="Arial"/>
                <w:lang w:val="en-GB"/>
              </w:rPr>
              <w:t>1.1</w:t>
            </w:r>
            <w:r w:rsidR="007B0C3E">
              <w:rPr>
                <w:rFonts w:cs="Arial"/>
                <w:lang w:val="en-GB"/>
              </w:rPr>
              <w:tab/>
            </w:r>
            <w:r w:rsidRPr="00DD2991">
              <w:rPr>
                <w:rFonts w:cs="Arial"/>
                <w:lang w:val="en-GB"/>
              </w:rPr>
              <w:t>Identify risks to user safety and privacy</w:t>
            </w:r>
          </w:p>
          <w:p w14:paraId="0B3F08B2" w14:textId="77777777" w:rsidR="008B0C3F" w:rsidRPr="00DD2991" w:rsidRDefault="007B0C3E" w:rsidP="007B0C3E">
            <w:pPr>
              <w:pStyle w:val="criteria2"/>
              <w:framePr w:hSpace="0" w:wrap="auto" w:vAnchor="margin" w:hAnchor="text" w:xAlign="left" w:yAlign="inline"/>
              <w:spacing w:before="40" w:after="240"/>
              <w:ind w:left="360" w:hanging="360"/>
              <w:rPr>
                <w:rFonts w:cs="Arial"/>
                <w:lang w:val="en-GB"/>
              </w:rPr>
            </w:pPr>
            <w:r>
              <w:rPr>
                <w:rFonts w:cs="Arial"/>
                <w:lang w:val="en-GB"/>
              </w:rPr>
              <w:t>1.2</w:t>
            </w:r>
            <w:r>
              <w:rPr>
                <w:rFonts w:cs="Arial"/>
                <w:lang w:val="en-GB"/>
              </w:rPr>
              <w:tab/>
            </w:r>
            <w:r w:rsidR="008B0C3F" w:rsidRPr="00DD2991">
              <w:rPr>
                <w:rFonts w:cs="Arial"/>
                <w:lang w:val="en-GB"/>
              </w:rPr>
              <w:t>Identify risks to data security</w:t>
            </w:r>
          </w:p>
          <w:p w14:paraId="0C3D5D46" w14:textId="77777777" w:rsidR="008B0C3F" w:rsidRPr="00DD2991" w:rsidRDefault="007B0C3E" w:rsidP="007B0C3E">
            <w:pPr>
              <w:pStyle w:val="criteria2"/>
              <w:framePr w:hSpace="0" w:wrap="auto" w:vAnchor="margin" w:hAnchor="text" w:xAlign="left" w:yAlign="inline"/>
              <w:spacing w:before="40" w:after="240"/>
              <w:ind w:left="360" w:hanging="360"/>
              <w:rPr>
                <w:rFonts w:cs="Arial"/>
                <w:lang w:val="en-GB"/>
              </w:rPr>
            </w:pPr>
            <w:r>
              <w:rPr>
                <w:rFonts w:cs="Arial"/>
                <w:lang w:val="en-GB"/>
              </w:rPr>
              <w:t>1.3</w:t>
            </w:r>
            <w:r>
              <w:rPr>
                <w:rFonts w:cs="Arial"/>
                <w:lang w:val="en-GB"/>
              </w:rPr>
              <w:tab/>
            </w:r>
            <w:r w:rsidR="008B0C3F" w:rsidRPr="00DD2991">
              <w:rPr>
                <w:rFonts w:cs="Arial"/>
                <w:lang w:val="en-GB"/>
              </w:rPr>
              <w:t>Identify risks to system performance and integrity</w:t>
            </w:r>
          </w:p>
          <w:p w14:paraId="292FFA48" w14:textId="77777777" w:rsidR="00F53B03" w:rsidRPr="00DD2991" w:rsidRDefault="007B0C3E" w:rsidP="007B0C3E">
            <w:pPr>
              <w:pStyle w:val="criteria2"/>
              <w:framePr w:hSpace="0" w:wrap="auto" w:vAnchor="margin" w:hAnchor="text" w:xAlign="left" w:yAlign="inline"/>
              <w:spacing w:before="40" w:after="240"/>
              <w:ind w:left="360" w:hanging="360"/>
              <w:rPr>
                <w:rFonts w:cs="Arial"/>
                <w:lang w:val="en-GB"/>
              </w:rPr>
            </w:pPr>
            <w:r>
              <w:rPr>
                <w:rFonts w:cs="Arial"/>
                <w:lang w:val="en-GB"/>
              </w:rPr>
              <w:t>1.4</w:t>
            </w:r>
            <w:r>
              <w:rPr>
                <w:rFonts w:cs="Arial"/>
                <w:lang w:val="en-GB"/>
              </w:rPr>
              <w:tab/>
            </w:r>
            <w:r w:rsidR="008B0C3F" w:rsidRPr="00DD2991">
              <w:rPr>
                <w:rFonts w:cs="Arial"/>
                <w:lang w:val="en-GB"/>
              </w:rPr>
              <w:t>Outline how to minimise Internet risks</w:t>
            </w:r>
          </w:p>
        </w:tc>
        <w:tc>
          <w:tcPr>
            <w:tcW w:w="7938" w:type="dxa"/>
            <w:tcBorders>
              <w:left w:val="single" w:sz="4" w:space="0" w:color="auto"/>
              <w:bottom w:val="single" w:sz="4" w:space="0" w:color="auto"/>
              <w:right w:val="single" w:sz="4" w:space="0" w:color="auto"/>
            </w:tcBorders>
          </w:tcPr>
          <w:p w14:paraId="30A16A4F" w14:textId="77777777" w:rsidR="00486159" w:rsidRPr="00593EA5" w:rsidRDefault="00486159" w:rsidP="001D3790">
            <w:pPr>
              <w:pStyle w:val="EvidenceTXT"/>
              <w:framePr w:hSpace="0" w:wrap="auto" w:vAnchor="margin" w:hAnchor="text" w:xAlign="left" w:yAlign="inline"/>
              <w:spacing w:before="60"/>
              <w:rPr>
                <w:lang w:val="en-GB"/>
              </w:rPr>
            </w:pPr>
            <w:r w:rsidRPr="00593EA5">
              <w:rPr>
                <w:lang w:val="en-GB"/>
              </w:rPr>
              <w:t xml:space="preserve">1.1, 1.2, 1.3 &amp; </w:t>
            </w:r>
            <w:proofErr w:type="gramStart"/>
            <w:r w:rsidRPr="00593EA5">
              <w:rPr>
                <w:lang w:val="en-GB"/>
              </w:rPr>
              <w:t>1.4</w:t>
            </w:r>
            <w:r w:rsidR="007B0C3E">
              <w:rPr>
                <w:lang w:val="en-GB"/>
              </w:rPr>
              <w:t xml:space="preserve">  </w:t>
            </w:r>
            <w:r w:rsidRPr="00593EA5">
              <w:rPr>
                <w:lang w:val="en-GB"/>
              </w:rPr>
              <w:t>Identify</w:t>
            </w:r>
            <w:proofErr w:type="gramEnd"/>
            <w:r w:rsidRPr="00593EA5">
              <w:rPr>
                <w:lang w:val="en-GB"/>
              </w:rPr>
              <w:t xml:space="preserve"> at least three</w:t>
            </w:r>
            <w:r w:rsidR="00F53B03" w:rsidRPr="00593EA5">
              <w:rPr>
                <w:lang w:val="en-GB"/>
              </w:rPr>
              <w:t xml:space="preserve"> different </w:t>
            </w:r>
            <w:r w:rsidRPr="00593EA5">
              <w:rPr>
                <w:lang w:val="en-GB"/>
              </w:rPr>
              <w:t>risks that can exist when using the Internet including at least one for each:</w:t>
            </w:r>
          </w:p>
          <w:p w14:paraId="3B781D7C" w14:textId="77777777" w:rsidR="00486159" w:rsidRPr="00593EA5" w:rsidRDefault="00DD2991" w:rsidP="00DD2991">
            <w:pPr>
              <w:pStyle w:val="EvidenceTXT"/>
              <w:framePr w:hSpace="0" w:wrap="auto" w:vAnchor="margin" w:hAnchor="text" w:xAlign="left" w:yAlign="inline"/>
              <w:numPr>
                <w:ilvl w:val="0"/>
                <w:numId w:val="13"/>
              </w:numPr>
              <w:tabs>
                <w:tab w:val="clear" w:pos="0"/>
              </w:tabs>
              <w:ind w:left="384" w:hanging="384"/>
              <w:rPr>
                <w:lang w:val="en-GB"/>
              </w:rPr>
            </w:pPr>
            <w:r>
              <w:rPr>
                <w:lang w:val="en-GB"/>
              </w:rPr>
              <w:t>user safety</w:t>
            </w:r>
          </w:p>
          <w:p w14:paraId="0A0FEE26" w14:textId="77777777" w:rsidR="00486159" w:rsidRPr="00593EA5" w:rsidRDefault="00DD2991" w:rsidP="00DD2991">
            <w:pPr>
              <w:pStyle w:val="EvidenceTXT"/>
              <w:framePr w:hSpace="0" w:wrap="auto" w:vAnchor="margin" w:hAnchor="text" w:xAlign="left" w:yAlign="inline"/>
              <w:numPr>
                <w:ilvl w:val="0"/>
                <w:numId w:val="13"/>
              </w:numPr>
              <w:tabs>
                <w:tab w:val="clear" w:pos="0"/>
              </w:tabs>
              <w:ind w:left="384" w:hanging="384"/>
              <w:rPr>
                <w:lang w:val="en-GB"/>
              </w:rPr>
            </w:pPr>
            <w:r>
              <w:rPr>
                <w:lang w:val="en-GB"/>
              </w:rPr>
              <w:t>data security</w:t>
            </w:r>
          </w:p>
          <w:p w14:paraId="202FE1F4" w14:textId="77777777" w:rsidR="00486159" w:rsidRPr="00593EA5" w:rsidRDefault="00486159" w:rsidP="00DD2991">
            <w:pPr>
              <w:pStyle w:val="EvidenceTXT"/>
              <w:framePr w:hSpace="0" w:wrap="auto" w:vAnchor="margin" w:hAnchor="text" w:xAlign="left" w:yAlign="inline"/>
              <w:numPr>
                <w:ilvl w:val="0"/>
                <w:numId w:val="13"/>
              </w:numPr>
              <w:tabs>
                <w:tab w:val="clear" w:pos="0"/>
              </w:tabs>
              <w:ind w:left="384" w:hanging="384"/>
              <w:rPr>
                <w:lang w:val="en-GB"/>
              </w:rPr>
            </w:pPr>
            <w:r w:rsidRPr="00593EA5">
              <w:rPr>
                <w:lang w:val="en-GB"/>
              </w:rPr>
              <w:t>and system performance and integrity</w:t>
            </w:r>
          </w:p>
          <w:p w14:paraId="67FBFF51" w14:textId="77777777" w:rsidR="002C3526" w:rsidRPr="00593EA5" w:rsidRDefault="00F53B03" w:rsidP="00F53B03">
            <w:pPr>
              <w:pStyle w:val="EvidenceTXT"/>
              <w:framePr w:hSpace="0" w:wrap="auto" w:vAnchor="margin" w:hAnchor="text" w:xAlign="left" w:yAlign="inline"/>
              <w:rPr>
                <w:lang w:val="en-GB"/>
              </w:rPr>
            </w:pPr>
            <w:r w:rsidRPr="00593EA5">
              <w:rPr>
                <w:lang w:val="en-GB"/>
              </w:rPr>
              <w:t xml:space="preserve">and </w:t>
            </w:r>
            <w:r w:rsidR="00486159" w:rsidRPr="00593EA5">
              <w:rPr>
                <w:lang w:val="en-GB"/>
              </w:rPr>
              <w:t>outline how to minimise the above Internet risks</w:t>
            </w:r>
            <w:r w:rsidR="000D1AE3">
              <w:rPr>
                <w:lang w:val="en-GB"/>
              </w:rPr>
              <w:t>.</w:t>
            </w:r>
          </w:p>
          <w:p w14:paraId="497EB0AD" w14:textId="77777777" w:rsidR="00F53B03" w:rsidRPr="00EF32CB" w:rsidRDefault="00F53B03" w:rsidP="00985B0B">
            <w:pPr>
              <w:pStyle w:val="Examples"/>
              <w:rPr>
                <w:bCs/>
                <w:iCs/>
                <w:lang w:val="en-GB"/>
              </w:rPr>
            </w:pPr>
          </w:p>
          <w:p w14:paraId="1C4CA60E" w14:textId="77777777" w:rsidR="008B0C3F" w:rsidRPr="001D3790" w:rsidRDefault="008B0C3F" w:rsidP="008B0C3F">
            <w:pPr>
              <w:pStyle w:val="Examples"/>
              <w:rPr>
                <w:lang w:val="en-GB"/>
              </w:rPr>
            </w:pPr>
            <w:r w:rsidRPr="00593EA5">
              <w:rPr>
                <w:b/>
                <w:lang w:val="en-GB"/>
              </w:rPr>
              <w:t>Examples</w:t>
            </w:r>
            <w:r w:rsidR="00DD2991">
              <w:rPr>
                <w:b/>
                <w:lang w:val="en-GB"/>
              </w:rPr>
              <w:t xml:space="preserve"> - </w:t>
            </w:r>
            <w:r w:rsidRPr="00593EA5">
              <w:rPr>
                <w:b/>
                <w:lang w:val="en-GB"/>
              </w:rPr>
              <w:t>Risks to user safety:</w:t>
            </w:r>
            <w:r w:rsidRPr="00DD2991">
              <w:rPr>
                <w:lang w:val="en-GB"/>
              </w:rPr>
              <w:t xml:space="preserve"> </w:t>
            </w:r>
            <w:r w:rsidRPr="00593EA5">
              <w:rPr>
                <w:lang w:val="en-GB"/>
              </w:rPr>
              <w:t>abusive behaviour (“cyberbullying”), inappropriate behaviour and grooming; abuse of young people; false identities; financial deception.</w:t>
            </w:r>
          </w:p>
          <w:p w14:paraId="438B2C52" w14:textId="77777777" w:rsidR="008B0C3F" w:rsidRPr="001D3790" w:rsidRDefault="008B0C3F" w:rsidP="001D3790">
            <w:pPr>
              <w:pStyle w:val="Examples"/>
              <w:spacing w:before="60"/>
              <w:rPr>
                <w:lang w:val="en-GB"/>
              </w:rPr>
            </w:pPr>
            <w:r w:rsidRPr="00593EA5">
              <w:rPr>
                <w:b/>
                <w:lang w:val="en-GB"/>
              </w:rPr>
              <w:t>Risks to data security</w:t>
            </w:r>
            <w:r w:rsidRPr="00DD2991">
              <w:rPr>
                <w:b/>
                <w:lang w:val="en-GB"/>
              </w:rPr>
              <w:t>:</w:t>
            </w:r>
            <w:r w:rsidRPr="00593EA5">
              <w:rPr>
                <w:lang w:val="en-GB"/>
              </w:rPr>
              <w:t xml:space="preserve"> Theft of data, hacking, accidental deletion or change to data, Trojans, spyware, adware, phishing, identify theft, avatars, mobile technology ie wireless and Bluetooth, default passwords, portable devices eg </w:t>
            </w:r>
            <w:smartTag w:uri="urn:schemas-microsoft-com:office:smarttags" w:element="stockticker">
              <w:r w:rsidRPr="00593EA5">
                <w:rPr>
                  <w:lang w:val="en-GB"/>
                </w:rPr>
                <w:t>USB</w:t>
              </w:r>
            </w:smartTag>
            <w:r w:rsidR="00B97BD0">
              <w:rPr>
                <w:lang w:val="en-GB"/>
              </w:rPr>
              <w:t xml:space="preserve"> devices.</w:t>
            </w:r>
          </w:p>
          <w:p w14:paraId="4D301955" w14:textId="77777777" w:rsidR="008B0C3F" w:rsidRPr="001D3790" w:rsidRDefault="008B0C3F" w:rsidP="001D3790">
            <w:pPr>
              <w:pStyle w:val="Examples"/>
              <w:spacing w:before="60"/>
              <w:rPr>
                <w:lang w:val="en-GB"/>
              </w:rPr>
            </w:pPr>
            <w:r w:rsidRPr="00593EA5">
              <w:rPr>
                <w:b/>
                <w:lang w:val="en-GB"/>
              </w:rPr>
              <w:t>Risk</w:t>
            </w:r>
            <w:r w:rsidR="00101DBC" w:rsidRPr="00593EA5">
              <w:rPr>
                <w:b/>
                <w:lang w:val="en-GB"/>
              </w:rPr>
              <w:t>s</w:t>
            </w:r>
            <w:r w:rsidR="00F53B03" w:rsidRPr="00593EA5">
              <w:rPr>
                <w:lang w:val="en-GB"/>
              </w:rPr>
              <w:t xml:space="preserve"> </w:t>
            </w:r>
            <w:r w:rsidR="00101DBC" w:rsidRPr="00593EA5">
              <w:rPr>
                <w:b/>
                <w:lang w:val="en-GB"/>
              </w:rPr>
              <w:t>to</w:t>
            </w:r>
            <w:r w:rsidR="00101DBC" w:rsidRPr="00593EA5">
              <w:rPr>
                <w:lang w:val="en-GB"/>
              </w:rPr>
              <w:t xml:space="preserve"> </w:t>
            </w:r>
            <w:r w:rsidR="00101DBC" w:rsidRPr="00593EA5">
              <w:rPr>
                <w:b/>
                <w:lang w:val="en-GB"/>
              </w:rPr>
              <w:t>system</w:t>
            </w:r>
            <w:r w:rsidR="00101DBC" w:rsidRPr="00593EA5">
              <w:rPr>
                <w:lang w:val="en-GB"/>
              </w:rPr>
              <w:t xml:space="preserve"> </w:t>
            </w:r>
            <w:r w:rsidR="00101DBC" w:rsidRPr="00593EA5">
              <w:rPr>
                <w:b/>
                <w:lang w:val="en-GB"/>
              </w:rPr>
              <w:t>performance</w:t>
            </w:r>
            <w:r w:rsidR="00B97BD0">
              <w:rPr>
                <w:b/>
                <w:lang w:val="en-GB"/>
              </w:rPr>
              <w:t>:</w:t>
            </w:r>
            <w:r w:rsidR="00F53B03" w:rsidRPr="00593EA5">
              <w:rPr>
                <w:lang w:val="en-GB"/>
              </w:rPr>
              <w:t xml:space="preserve"> </w:t>
            </w:r>
            <w:r w:rsidR="00101DBC" w:rsidRPr="00593EA5">
              <w:rPr>
                <w:lang w:val="en-GB"/>
              </w:rPr>
              <w:t xml:space="preserve">unwanted e-mail (often referred to as “spam”), </w:t>
            </w:r>
            <w:r w:rsidR="00F53B03" w:rsidRPr="00593EA5">
              <w:rPr>
                <w:lang w:val="en-GB"/>
              </w:rPr>
              <w:t xml:space="preserve">worms, viruses, </w:t>
            </w:r>
            <w:r w:rsidR="00101DBC" w:rsidRPr="00593EA5">
              <w:rPr>
                <w:lang w:val="en-GB"/>
              </w:rPr>
              <w:t xml:space="preserve">spyware, adware, </w:t>
            </w:r>
            <w:r w:rsidR="00F53B03" w:rsidRPr="00593EA5">
              <w:rPr>
                <w:lang w:val="en-GB"/>
              </w:rPr>
              <w:t>denial of service, hack</w:t>
            </w:r>
            <w:r w:rsidR="00B97BD0">
              <w:rPr>
                <w:lang w:val="en-GB"/>
              </w:rPr>
              <w:t>ing of systems, Trojans, spam.</w:t>
            </w:r>
          </w:p>
          <w:p w14:paraId="4948C006" w14:textId="77777777" w:rsidR="00F53B03" w:rsidRPr="007B0C3E" w:rsidRDefault="008B0C3F" w:rsidP="007B0C3E">
            <w:pPr>
              <w:pStyle w:val="Examples"/>
              <w:spacing w:before="60"/>
              <w:rPr>
                <w:b/>
                <w:lang w:val="en-GB"/>
              </w:rPr>
            </w:pPr>
            <w:r w:rsidRPr="00593EA5">
              <w:rPr>
                <w:b/>
                <w:lang w:val="en-GB"/>
              </w:rPr>
              <w:t>Minimise risk:</w:t>
            </w:r>
            <w:r w:rsidRPr="00B97BD0">
              <w:rPr>
                <w:lang w:val="en-GB"/>
              </w:rPr>
              <w:t xml:space="preserve"> </w:t>
            </w:r>
            <w:r w:rsidRPr="00593EA5">
              <w:rPr>
                <w:lang w:val="en-GB"/>
              </w:rPr>
              <w:t>virus-checking software, anti-spam software, firewall; treat messages, files, software and attachments from unknown sources with caution, internet settings, block sites, parental controls.</w:t>
            </w:r>
          </w:p>
        </w:tc>
        <w:bookmarkStart w:id="2" w:name="_Hlk74835104"/>
        <w:tc>
          <w:tcPr>
            <w:tcW w:w="3861" w:type="dxa"/>
            <w:tcBorders>
              <w:top w:val="single" w:sz="4" w:space="0" w:color="auto"/>
              <w:left w:val="single" w:sz="4" w:space="0" w:color="auto"/>
              <w:bottom w:val="single" w:sz="4" w:space="0" w:color="auto"/>
            </w:tcBorders>
          </w:tcPr>
          <w:p w14:paraId="06FB8079" w14:textId="7D96159D" w:rsidR="006B253D" w:rsidRPr="0013462D" w:rsidRDefault="00EF40D8" w:rsidP="002C3526">
            <w:pPr>
              <w:tabs>
                <w:tab w:val="left" w:pos="5136"/>
              </w:tabs>
              <w:spacing w:after="40"/>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2"/>
            <w:r>
              <w:rPr>
                <w:rFonts w:cs="Arial"/>
                <w:bCs/>
              </w:rPr>
              <w:fldChar w:fldCharType="end"/>
            </w:r>
          </w:p>
        </w:tc>
      </w:tr>
      <w:tr w:rsidR="00486159" w14:paraId="21921DBA" w14:textId="77777777" w:rsidTr="00482771">
        <w:trPr>
          <w:trHeight w:val="1311"/>
        </w:trPr>
        <w:tc>
          <w:tcPr>
            <w:tcW w:w="3936" w:type="dxa"/>
            <w:tcBorders>
              <w:top w:val="single" w:sz="4" w:space="0" w:color="auto"/>
              <w:bottom w:val="single" w:sz="4" w:space="0" w:color="auto"/>
              <w:right w:val="single" w:sz="4" w:space="0" w:color="auto"/>
            </w:tcBorders>
          </w:tcPr>
          <w:p w14:paraId="31313D25" w14:textId="77777777" w:rsidR="00486159" w:rsidRPr="00B97BD0" w:rsidRDefault="007B0C3E" w:rsidP="007B0C3E">
            <w:pPr>
              <w:pStyle w:val="criteria2"/>
              <w:framePr w:hSpace="0" w:wrap="auto" w:vAnchor="margin" w:hAnchor="text" w:xAlign="left" w:yAlign="inline"/>
              <w:spacing w:before="40" w:after="240"/>
              <w:ind w:left="357" w:hanging="357"/>
              <w:rPr>
                <w:rFonts w:cs="Arial"/>
                <w:lang w:val="en-GB"/>
              </w:rPr>
            </w:pPr>
            <w:r>
              <w:rPr>
                <w:rFonts w:cs="Arial"/>
                <w:lang w:val="en-GB"/>
              </w:rPr>
              <w:t>1.5</w:t>
            </w:r>
            <w:r>
              <w:rPr>
                <w:rFonts w:cs="Arial"/>
                <w:lang w:val="en-GB"/>
              </w:rPr>
              <w:tab/>
            </w:r>
            <w:r w:rsidR="00486159" w:rsidRPr="00B97BD0">
              <w:rPr>
                <w:rFonts w:cs="Arial"/>
                <w:lang w:val="en-GB"/>
              </w:rPr>
              <w:t>Outline factors that affect the reliability of information</w:t>
            </w:r>
            <w:r w:rsidR="00B97BD0">
              <w:rPr>
                <w:rFonts w:cs="Arial"/>
                <w:lang w:val="en-GB"/>
              </w:rPr>
              <w:t xml:space="preserve"> on websites</w:t>
            </w:r>
          </w:p>
        </w:tc>
        <w:tc>
          <w:tcPr>
            <w:tcW w:w="7938" w:type="dxa"/>
            <w:tcBorders>
              <w:top w:val="single" w:sz="4" w:space="0" w:color="auto"/>
              <w:left w:val="single" w:sz="4" w:space="0" w:color="auto"/>
              <w:bottom w:val="single" w:sz="4" w:space="0" w:color="auto"/>
              <w:right w:val="single" w:sz="4" w:space="0" w:color="auto"/>
            </w:tcBorders>
          </w:tcPr>
          <w:p w14:paraId="490384FD" w14:textId="77777777" w:rsidR="00486159" w:rsidRPr="00593EA5" w:rsidRDefault="007B0C3E" w:rsidP="001D3790">
            <w:pPr>
              <w:pStyle w:val="EvidenceTXT"/>
              <w:framePr w:hSpace="0" w:wrap="auto" w:vAnchor="margin" w:hAnchor="text" w:xAlign="left" w:yAlign="inline"/>
              <w:spacing w:before="60"/>
            </w:pPr>
            <w:r>
              <w:t xml:space="preserve">1.5  </w:t>
            </w:r>
            <w:r w:rsidR="006866FA" w:rsidRPr="00593EA5">
              <w:t xml:space="preserve">Outline </w:t>
            </w:r>
            <w:r w:rsidR="00B97BD0">
              <w:t>three</w:t>
            </w:r>
            <w:r w:rsidR="006866FA" w:rsidRPr="00593EA5">
              <w:t xml:space="preserve"> factors that can affect reliability of website information</w:t>
            </w:r>
          </w:p>
          <w:p w14:paraId="2711C1DE" w14:textId="77777777" w:rsidR="006866FA" w:rsidRPr="00EF32CB" w:rsidRDefault="006866FA" w:rsidP="00EF32CB">
            <w:pPr>
              <w:pStyle w:val="Examples"/>
              <w:rPr>
                <w:bCs/>
                <w:iCs/>
                <w:lang w:val="en-GB"/>
              </w:rPr>
            </w:pPr>
          </w:p>
          <w:p w14:paraId="6F4720F6" w14:textId="77777777" w:rsidR="00486159" w:rsidRPr="007B0C3E" w:rsidRDefault="00B97BD0" w:rsidP="007B0C3E">
            <w:pPr>
              <w:pStyle w:val="Examples"/>
              <w:rPr>
                <w:lang w:val="en-GB"/>
              </w:rPr>
            </w:pPr>
            <w:r>
              <w:rPr>
                <w:b/>
                <w:lang w:val="en-GB"/>
              </w:rPr>
              <w:t xml:space="preserve">Examples - </w:t>
            </w:r>
            <w:r w:rsidR="00486159" w:rsidRPr="00593EA5">
              <w:rPr>
                <w:b/>
                <w:lang w:val="en-GB"/>
              </w:rPr>
              <w:t>Reliability:</w:t>
            </w:r>
            <w:r w:rsidR="00486159" w:rsidRPr="00B97BD0">
              <w:rPr>
                <w:lang w:val="en-GB"/>
              </w:rPr>
              <w:t xml:space="preserve"> </w:t>
            </w:r>
            <w:r w:rsidR="00486159" w:rsidRPr="00593EA5">
              <w:rPr>
                <w:lang w:val="en-GB"/>
              </w:rPr>
              <w:t>accuracy, currency, sufficiency, synthesise information from a variety of sources.  Recognise intention and authority of provider, bias, level of detail; relevance.</w:t>
            </w:r>
          </w:p>
        </w:tc>
        <w:tc>
          <w:tcPr>
            <w:tcW w:w="3861" w:type="dxa"/>
            <w:tcBorders>
              <w:top w:val="single" w:sz="4" w:space="0" w:color="auto"/>
              <w:left w:val="single" w:sz="4" w:space="0" w:color="auto"/>
              <w:bottom w:val="single" w:sz="4" w:space="0" w:color="auto"/>
            </w:tcBorders>
          </w:tcPr>
          <w:p w14:paraId="16C869DE" w14:textId="0F4D5857" w:rsidR="00486159" w:rsidRPr="00974C2A" w:rsidRDefault="00EF40D8" w:rsidP="002C3526">
            <w:pPr>
              <w:tabs>
                <w:tab w:val="left" w:pos="5136"/>
              </w:tabs>
              <w:spacing w:after="40"/>
              <w:rPr>
                <w:sz w:val="22"/>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C3526" w14:paraId="02E111F0" w14:textId="77777777" w:rsidTr="007B0C3E">
        <w:trPr>
          <w:trHeight w:val="2694"/>
        </w:trPr>
        <w:tc>
          <w:tcPr>
            <w:tcW w:w="3936" w:type="dxa"/>
            <w:tcBorders>
              <w:top w:val="single" w:sz="4" w:space="0" w:color="auto"/>
              <w:bottom w:val="single" w:sz="4" w:space="0" w:color="auto"/>
              <w:right w:val="single" w:sz="4" w:space="0" w:color="auto"/>
            </w:tcBorders>
          </w:tcPr>
          <w:p w14:paraId="7D8B2542" w14:textId="77777777" w:rsidR="00016CDD" w:rsidRPr="007B0C3E" w:rsidRDefault="00486159" w:rsidP="007B0C3E">
            <w:pPr>
              <w:pStyle w:val="criteria2"/>
              <w:framePr w:hSpace="0" w:wrap="auto" w:vAnchor="margin" w:hAnchor="text" w:xAlign="left" w:yAlign="inline"/>
              <w:numPr>
                <w:ilvl w:val="0"/>
                <w:numId w:val="9"/>
              </w:numPr>
              <w:spacing w:before="40" w:after="240"/>
              <w:ind w:left="368" w:hanging="357"/>
              <w:rPr>
                <w:rFonts w:cs="Arial"/>
                <w:b/>
                <w:sz w:val="22"/>
                <w:szCs w:val="22"/>
                <w:lang w:val="en-GB"/>
              </w:rPr>
            </w:pPr>
            <w:r w:rsidRPr="00593EA5">
              <w:rPr>
                <w:rFonts w:cs="Arial"/>
                <w:b/>
                <w:sz w:val="22"/>
                <w:szCs w:val="22"/>
                <w:lang w:val="en-GB"/>
              </w:rPr>
              <w:t>Know how to safeguard self</w:t>
            </w:r>
            <w:r w:rsidR="00B97BD0">
              <w:rPr>
                <w:rFonts w:cs="Arial"/>
                <w:b/>
                <w:sz w:val="22"/>
                <w:szCs w:val="22"/>
                <w:lang w:val="en-GB"/>
              </w:rPr>
              <w:t xml:space="preserve"> and others when working online</w:t>
            </w:r>
            <w:r w:rsidR="000D1AE3">
              <w:rPr>
                <w:rFonts w:cs="Arial"/>
                <w:b/>
                <w:sz w:val="22"/>
                <w:szCs w:val="22"/>
                <w:lang w:val="en-GB"/>
              </w:rPr>
              <w:t>.</w:t>
            </w:r>
          </w:p>
          <w:p w14:paraId="5E215A1F" w14:textId="77777777" w:rsidR="007B0C3E" w:rsidRPr="00593EA5" w:rsidRDefault="007B0C3E" w:rsidP="007B0C3E">
            <w:pPr>
              <w:pStyle w:val="criteria2"/>
              <w:framePr w:hSpace="0" w:wrap="auto" w:vAnchor="margin" w:hAnchor="text" w:xAlign="left" w:yAlign="inline"/>
              <w:spacing w:before="40" w:after="240"/>
              <w:ind w:left="360" w:hanging="360"/>
              <w:rPr>
                <w:rFonts w:cs="Arial"/>
                <w:lang w:val="en-GB" w:eastAsia="en-GB"/>
              </w:rPr>
            </w:pPr>
            <w:r>
              <w:rPr>
                <w:rFonts w:cs="Arial"/>
                <w:lang w:val="en-GB" w:eastAsia="en-GB"/>
              </w:rPr>
              <w:t>2.1</w:t>
            </w:r>
            <w:r>
              <w:rPr>
                <w:rFonts w:cs="Arial"/>
                <w:lang w:val="en-GB" w:eastAsia="en-GB"/>
              </w:rPr>
              <w:tab/>
            </w:r>
            <w:r w:rsidR="00486159" w:rsidRPr="00593EA5">
              <w:rPr>
                <w:rFonts w:cs="Arial"/>
                <w:lang w:val="en-GB" w:eastAsia="en-GB"/>
              </w:rPr>
              <w:t>Take appropriate precautions to ensure own safety and privacy</w:t>
            </w:r>
          </w:p>
          <w:p w14:paraId="408B4EEC" w14:textId="77777777" w:rsidR="00486159" w:rsidRPr="00593EA5" w:rsidRDefault="00486159" w:rsidP="007B0C3E">
            <w:pPr>
              <w:pStyle w:val="criteria2"/>
              <w:framePr w:hSpace="0" w:wrap="auto" w:vAnchor="margin" w:hAnchor="text" w:xAlign="left" w:yAlign="inline"/>
              <w:spacing w:before="40" w:after="240"/>
              <w:rPr>
                <w:rFonts w:cs="Arial"/>
                <w:lang w:val="en-GB" w:eastAsia="en-GB"/>
              </w:rPr>
            </w:pPr>
            <w:r w:rsidRPr="00593EA5">
              <w:rPr>
                <w:rFonts w:cs="Arial"/>
                <w:lang w:val="en-GB" w:eastAsia="en-GB"/>
              </w:rPr>
              <w:t>2.2 Protect personal information online</w:t>
            </w:r>
          </w:p>
          <w:p w14:paraId="3B5F90A5" w14:textId="77777777" w:rsidR="002C3526" w:rsidRPr="00593EA5" w:rsidRDefault="00486159" w:rsidP="007B0C3E">
            <w:pPr>
              <w:pStyle w:val="criteria2"/>
              <w:framePr w:hSpace="0" w:wrap="auto" w:vAnchor="margin" w:hAnchor="text" w:xAlign="left" w:yAlign="inline"/>
              <w:spacing w:before="40" w:after="240"/>
              <w:ind w:left="360" w:hanging="360"/>
              <w:rPr>
                <w:rFonts w:cs="Arial"/>
                <w:lang w:val="en-GB"/>
              </w:rPr>
            </w:pPr>
            <w:r w:rsidRPr="00593EA5">
              <w:rPr>
                <w:rFonts w:cs="Arial"/>
                <w:lang w:val="en-GB" w:eastAsia="en-GB"/>
              </w:rPr>
              <w:t>2.3 Carry out checks on others' online identity</w:t>
            </w:r>
          </w:p>
        </w:tc>
        <w:tc>
          <w:tcPr>
            <w:tcW w:w="7938" w:type="dxa"/>
            <w:tcBorders>
              <w:top w:val="single" w:sz="4" w:space="0" w:color="auto"/>
              <w:left w:val="single" w:sz="4" w:space="0" w:color="auto"/>
              <w:bottom w:val="single" w:sz="4" w:space="0" w:color="auto"/>
              <w:right w:val="single" w:sz="4" w:space="0" w:color="auto"/>
            </w:tcBorders>
          </w:tcPr>
          <w:p w14:paraId="5C3CECC5" w14:textId="77777777" w:rsidR="00990A72" w:rsidRPr="00593EA5" w:rsidRDefault="006866FA" w:rsidP="001D3790">
            <w:pPr>
              <w:pStyle w:val="EvidenceTXT"/>
              <w:framePr w:hSpace="0" w:wrap="auto" w:vAnchor="margin" w:hAnchor="text" w:xAlign="left" w:yAlign="inline"/>
              <w:spacing w:before="60"/>
              <w:rPr>
                <w:lang w:val="en-GB"/>
              </w:rPr>
            </w:pPr>
            <w:r w:rsidRPr="00593EA5">
              <w:rPr>
                <w:lang w:val="en-GB"/>
              </w:rPr>
              <w:t xml:space="preserve">2.1, 2.2 &amp; </w:t>
            </w:r>
            <w:proofErr w:type="gramStart"/>
            <w:r w:rsidRPr="00593EA5">
              <w:rPr>
                <w:lang w:val="en-GB"/>
              </w:rPr>
              <w:t>2.3</w:t>
            </w:r>
            <w:r w:rsidR="00B97BD0">
              <w:rPr>
                <w:lang w:val="en-GB"/>
              </w:rPr>
              <w:t xml:space="preserve">  </w:t>
            </w:r>
            <w:r w:rsidRPr="00593EA5">
              <w:rPr>
                <w:lang w:val="en-GB"/>
              </w:rPr>
              <w:t>List</w:t>
            </w:r>
            <w:proofErr w:type="gramEnd"/>
            <w:r w:rsidRPr="00593EA5">
              <w:rPr>
                <w:lang w:val="en-GB"/>
              </w:rPr>
              <w:t xml:space="preserve"> at least three examples of how to </w:t>
            </w:r>
            <w:r w:rsidR="005C5028" w:rsidRPr="00593EA5">
              <w:rPr>
                <w:lang w:val="en-GB"/>
              </w:rPr>
              <w:t>take precautions to ensure you protect personal information and check other</w:t>
            </w:r>
            <w:r w:rsidR="00B97BD0">
              <w:rPr>
                <w:lang w:val="en-GB"/>
              </w:rPr>
              <w:t>s</w:t>
            </w:r>
            <w:r w:rsidR="005C5028" w:rsidRPr="00593EA5">
              <w:rPr>
                <w:lang w:val="en-GB"/>
              </w:rPr>
              <w:t>’ identity online</w:t>
            </w:r>
            <w:r w:rsidR="000D1AE3">
              <w:rPr>
                <w:lang w:val="en-GB"/>
              </w:rPr>
              <w:t>.</w:t>
            </w:r>
          </w:p>
          <w:p w14:paraId="285431D0" w14:textId="77777777" w:rsidR="00101DBC" w:rsidRPr="00EF32CB" w:rsidRDefault="00101DBC" w:rsidP="00985B0B">
            <w:pPr>
              <w:pStyle w:val="Examples"/>
              <w:rPr>
                <w:bCs/>
                <w:iCs/>
                <w:lang w:val="en-GB"/>
              </w:rPr>
            </w:pPr>
          </w:p>
          <w:p w14:paraId="4107AFC9" w14:textId="77777777" w:rsidR="005C5028" w:rsidRPr="001D3790" w:rsidRDefault="00486159" w:rsidP="00486159">
            <w:pPr>
              <w:pStyle w:val="Examples"/>
              <w:rPr>
                <w:lang w:val="en-GB"/>
              </w:rPr>
            </w:pPr>
            <w:r w:rsidRPr="00593EA5">
              <w:rPr>
                <w:b/>
                <w:lang w:val="en-GB"/>
              </w:rPr>
              <w:t xml:space="preserve">Examples - </w:t>
            </w:r>
            <w:r w:rsidR="005C5028" w:rsidRPr="00593EA5">
              <w:rPr>
                <w:b/>
                <w:lang w:val="en-GB"/>
              </w:rPr>
              <w:t>Precautions</w:t>
            </w:r>
            <w:r w:rsidR="005C5028" w:rsidRPr="00B97BD0">
              <w:rPr>
                <w:b/>
                <w:lang w:val="en-GB"/>
              </w:rPr>
              <w:t>:</w:t>
            </w:r>
            <w:r w:rsidR="005C5028" w:rsidRPr="00593EA5">
              <w:rPr>
                <w:lang w:val="en-GB"/>
              </w:rPr>
              <w:t xml:space="preserve"> selection and management of username, password or PIN, including reasons for changing passwords or PINs, length and complexity of passwords; online identity profile, access levels to information, confidentiality</w:t>
            </w:r>
            <w:r w:rsidR="00812076" w:rsidRPr="00593EA5">
              <w:rPr>
                <w:lang w:val="en-GB"/>
              </w:rPr>
              <w:t>,</w:t>
            </w:r>
            <w:r w:rsidR="005C5028" w:rsidRPr="00593EA5">
              <w:rPr>
                <w:lang w:val="en-GB"/>
              </w:rPr>
              <w:t xml:space="preserve"> </w:t>
            </w:r>
            <w:r w:rsidR="00812076" w:rsidRPr="00593EA5">
              <w:rPr>
                <w:lang w:val="en-GB"/>
              </w:rPr>
              <w:t>content filtering, proxy servers, monitoring and reporting user behaviour.</w:t>
            </w:r>
          </w:p>
          <w:p w14:paraId="5EEF86D6" w14:textId="77777777" w:rsidR="00101DBC" w:rsidRPr="00B97BD0" w:rsidRDefault="00486159" w:rsidP="007B0C3E">
            <w:pPr>
              <w:pStyle w:val="Examples"/>
              <w:spacing w:before="60"/>
              <w:rPr>
                <w:lang w:val="en-GB"/>
              </w:rPr>
            </w:pPr>
            <w:r w:rsidRPr="00593EA5">
              <w:rPr>
                <w:b/>
                <w:lang w:val="en-GB"/>
              </w:rPr>
              <w:t xml:space="preserve">Personal </w:t>
            </w:r>
            <w:r w:rsidR="006866FA" w:rsidRPr="00593EA5">
              <w:rPr>
                <w:b/>
                <w:lang w:val="en-GB"/>
              </w:rPr>
              <w:t>information</w:t>
            </w:r>
            <w:r w:rsidRPr="00593EA5">
              <w:rPr>
                <w:b/>
                <w:lang w:val="en-GB"/>
              </w:rPr>
              <w:t>:</w:t>
            </w:r>
            <w:r w:rsidRPr="00B97BD0">
              <w:rPr>
                <w:lang w:val="en-GB"/>
              </w:rPr>
              <w:t xml:space="preserve"> </w:t>
            </w:r>
            <w:r w:rsidRPr="00593EA5">
              <w:rPr>
                <w:lang w:val="en-GB"/>
              </w:rPr>
              <w:t>username and passwo</w:t>
            </w:r>
            <w:r w:rsidR="005C5028" w:rsidRPr="00593EA5">
              <w:rPr>
                <w:lang w:val="en-GB"/>
              </w:rPr>
              <w:t>r</w:t>
            </w:r>
            <w:r w:rsidRPr="00593EA5">
              <w:rPr>
                <w:lang w:val="en-GB"/>
              </w:rPr>
              <w:t>d/PIN selection and management, password strength, online identity/profile; Real name, pseudonym, avatar; What personal information to include, who can see the information, withhold personal information.</w:t>
            </w:r>
          </w:p>
        </w:tc>
        <w:tc>
          <w:tcPr>
            <w:tcW w:w="3861" w:type="dxa"/>
            <w:tcBorders>
              <w:top w:val="single" w:sz="4" w:space="0" w:color="auto"/>
              <w:left w:val="single" w:sz="4" w:space="0" w:color="auto"/>
              <w:bottom w:val="single" w:sz="4" w:space="0" w:color="auto"/>
            </w:tcBorders>
          </w:tcPr>
          <w:p w14:paraId="2614B143" w14:textId="4AB395F8" w:rsidR="002C3526" w:rsidRPr="00974C2A" w:rsidRDefault="00EF40D8" w:rsidP="002C3526">
            <w:pPr>
              <w:tabs>
                <w:tab w:val="left" w:pos="5136"/>
              </w:tabs>
              <w:spacing w:after="40"/>
              <w:rPr>
                <w:sz w:val="22"/>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F79D951" w14:textId="77777777" w:rsidR="00482771" w:rsidRPr="008637F1" w:rsidRDefault="00482771">
      <w:pPr>
        <w:rPr>
          <w:sz w:val="22"/>
          <w:szCs w:val="22"/>
        </w:rPr>
      </w:pP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7938"/>
        <w:gridCol w:w="3861"/>
      </w:tblGrid>
      <w:tr w:rsidR="005C5028" w:rsidRPr="005C5028" w14:paraId="5316450A" w14:textId="77777777" w:rsidTr="004B5E02">
        <w:trPr>
          <w:trHeight w:val="701"/>
        </w:trPr>
        <w:tc>
          <w:tcPr>
            <w:tcW w:w="3936" w:type="dxa"/>
            <w:tcBorders>
              <w:top w:val="single" w:sz="4" w:space="0" w:color="auto"/>
              <w:bottom w:val="single" w:sz="4" w:space="0" w:color="000000"/>
              <w:right w:val="single" w:sz="4" w:space="0" w:color="auto"/>
            </w:tcBorders>
            <w:shd w:val="clear" w:color="auto" w:fill="D9D9D9"/>
            <w:vAlign w:val="center"/>
          </w:tcPr>
          <w:p w14:paraId="5092A396" w14:textId="77777777" w:rsidR="005C5028" w:rsidRPr="004B5E02" w:rsidRDefault="005C5028" w:rsidP="005C5028">
            <w:pPr>
              <w:pStyle w:val="criteria1"/>
              <w:framePr w:hSpace="0" w:wrap="auto" w:vAnchor="margin" w:hAnchor="text" w:xAlign="left" w:yAlign="inline"/>
              <w:rPr>
                <w:rFonts w:cs="Arial"/>
                <w:lang w:val="en-GB"/>
              </w:rPr>
            </w:pPr>
            <w:r w:rsidRPr="004B5E02">
              <w:rPr>
                <w:rFonts w:cs="Arial"/>
                <w:lang w:val="en-GB"/>
              </w:rPr>
              <w:lastRenderedPageBreak/>
              <w:t>Criteria</w:t>
            </w:r>
          </w:p>
        </w:tc>
        <w:tc>
          <w:tcPr>
            <w:tcW w:w="7938" w:type="dxa"/>
            <w:tcBorders>
              <w:top w:val="single" w:sz="4" w:space="0" w:color="auto"/>
              <w:left w:val="single" w:sz="4" w:space="0" w:color="auto"/>
              <w:right w:val="single" w:sz="4" w:space="0" w:color="auto"/>
            </w:tcBorders>
            <w:shd w:val="clear" w:color="auto" w:fill="D9D9D9"/>
            <w:vAlign w:val="center"/>
          </w:tcPr>
          <w:p w14:paraId="249A93F3" w14:textId="77777777" w:rsidR="005C5028" w:rsidRPr="004B5E02" w:rsidRDefault="005C5028" w:rsidP="005C5028">
            <w:pPr>
              <w:rPr>
                <w:b/>
                <w:i/>
                <w:sz w:val="22"/>
                <w:szCs w:val="22"/>
              </w:rPr>
            </w:pPr>
            <w:r w:rsidRPr="004B5E02">
              <w:rPr>
                <w:b/>
                <w:sz w:val="22"/>
                <w:szCs w:val="22"/>
              </w:rPr>
              <w:t>Evidence</w:t>
            </w:r>
            <w:r w:rsidRPr="004B5E02">
              <w:rPr>
                <w:b/>
                <w:i/>
                <w:sz w:val="22"/>
                <w:szCs w:val="22"/>
              </w:rPr>
              <w:t xml:space="preserve"> </w:t>
            </w:r>
            <w:r w:rsidRPr="004B5E02">
              <w:rPr>
                <w:b/>
                <w:sz w:val="22"/>
                <w:szCs w:val="22"/>
              </w:rPr>
              <w:t>Requirements</w:t>
            </w:r>
          </w:p>
        </w:tc>
        <w:tc>
          <w:tcPr>
            <w:tcW w:w="3861" w:type="dxa"/>
            <w:tcBorders>
              <w:top w:val="single" w:sz="4" w:space="0" w:color="auto"/>
              <w:left w:val="single" w:sz="4" w:space="0" w:color="auto"/>
            </w:tcBorders>
            <w:shd w:val="clear" w:color="auto" w:fill="D9D9D9"/>
            <w:vAlign w:val="center"/>
          </w:tcPr>
          <w:p w14:paraId="592A9EAD" w14:textId="77777777" w:rsidR="005C5028" w:rsidRPr="004B5E02" w:rsidRDefault="005C5028" w:rsidP="005C5028">
            <w:pPr>
              <w:pStyle w:val="checklist2"/>
              <w:rPr>
                <w:i w:val="0"/>
                <w:sz w:val="22"/>
                <w:szCs w:val="22"/>
                <w:lang w:val="en-GB"/>
              </w:rPr>
            </w:pPr>
            <w:r w:rsidRPr="004B5E02">
              <w:rPr>
                <w:i w:val="0"/>
                <w:sz w:val="22"/>
                <w:szCs w:val="22"/>
                <w:lang w:val="en-GB"/>
              </w:rPr>
              <w:t>Details/Page Number/Location of Evidence</w:t>
            </w:r>
          </w:p>
        </w:tc>
      </w:tr>
      <w:tr w:rsidR="005C5028" w14:paraId="5BDED4E6" w14:textId="77777777" w:rsidTr="00482771">
        <w:trPr>
          <w:trHeight w:val="1311"/>
        </w:trPr>
        <w:tc>
          <w:tcPr>
            <w:tcW w:w="3936" w:type="dxa"/>
            <w:tcBorders>
              <w:top w:val="single" w:sz="4" w:space="0" w:color="auto"/>
              <w:bottom w:val="single" w:sz="4" w:space="0" w:color="000000"/>
              <w:right w:val="single" w:sz="4" w:space="0" w:color="auto"/>
            </w:tcBorders>
          </w:tcPr>
          <w:p w14:paraId="18636395" w14:textId="77777777" w:rsidR="005C5028" w:rsidRPr="00593EA5" w:rsidRDefault="005C5028" w:rsidP="007B0C3E">
            <w:pPr>
              <w:pStyle w:val="criteria2"/>
              <w:framePr w:hSpace="0" w:wrap="auto" w:vAnchor="margin" w:hAnchor="text" w:xAlign="left" w:yAlign="inline"/>
              <w:spacing w:before="40" w:after="240"/>
              <w:ind w:left="357" w:hanging="357"/>
              <w:rPr>
                <w:rFonts w:cs="Arial"/>
                <w:lang w:val="en-GB" w:eastAsia="en-GB"/>
              </w:rPr>
            </w:pPr>
            <w:r w:rsidRPr="00593EA5">
              <w:rPr>
                <w:rFonts w:cs="Arial"/>
                <w:lang w:val="en-GB" w:eastAsia="en-GB"/>
              </w:rPr>
              <w:t>2.4</w:t>
            </w:r>
            <w:r w:rsidR="007B0C3E">
              <w:rPr>
                <w:rFonts w:cs="Arial"/>
                <w:lang w:val="en-GB" w:eastAsia="en-GB"/>
              </w:rPr>
              <w:tab/>
            </w:r>
            <w:r w:rsidRPr="00593EA5">
              <w:rPr>
                <w:rFonts w:cs="Arial"/>
                <w:lang w:val="en-GB" w:eastAsia="en-GB"/>
              </w:rPr>
              <w:t>Describe the forms and features of cyberbullying</w:t>
            </w:r>
          </w:p>
          <w:p w14:paraId="37F00187" w14:textId="77777777" w:rsidR="005C5028" w:rsidRPr="00593EA5" w:rsidRDefault="007B0C3E" w:rsidP="007B0C3E">
            <w:pPr>
              <w:pStyle w:val="criteria2"/>
              <w:framePr w:hSpace="0" w:wrap="auto" w:vAnchor="margin" w:hAnchor="text" w:xAlign="left" w:yAlign="inline"/>
              <w:spacing w:before="40" w:after="240"/>
              <w:ind w:left="360" w:hanging="360"/>
              <w:rPr>
                <w:rFonts w:cs="Arial"/>
                <w:lang w:val="en-GB" w:eastAsia="en-GB"/>
              </w:rPr>
            </w:pPr>
            <w:r>
              <w:rPr>
                <w:rFonts w:cs="Arial"/>
                <w:lang w:val="en-GB" w:eastAsia="en-GB"/>
              </w:rPr>
              <w:t>2.5</w:t>
            </w:r>
            <w:r>
              <w:rPr>
                <w:rFonts w:cs="Arial"/>
                <w:lang w:val="en-GB" w:eastAsia="en-GB"/>
              </w:rPr>
              <w:tab/>
            </w:r>
            <w:r w:rsidR="005C5028" w:rsidRPr="00593EA5">
              <w:rPr>
                <w:rFonts w:cs="Arial"/>
                <w:lang w:val="en-GB" w:eastAsia="en-GB"/>
              </w:rPr>
              <w:t>Identify when and how</w:t>
            </w:r>
            <w:r w:rsidR="0090664A">
              <w:rPr>
                <w:rFonts w:cs="Arial"/>
                <w:lang w:val="en-GB" w:eastAsia="en-GB"/>
              </w:rPr>
              <w:t xml:space="preserve"> to report online safety issues</w:t>
            </w:r>
          </w:p>
          <w:p w14:paraId="0D776CF1" w14:textId="77777777" w:rsidR="005C5028" w:rsidRPr="007B0C3E" w:rsidRDefault="005C5028" w:rsidP="007B0C3E">
            <w:pPr>
              <w:pStyle w:val="criteria2"/>
              <w:framePr w:hSpace="0" w:wrap="auto" w:vAnchor="margin" w:hAnchor="text" w:xAlign="left" w:yAlign="inline"/>
              <w:spacing w:before="40" w:after="240"/>
              <w:ind w:left="360" w:hanging="360"/>
              <w:rPr>
                <w:rFonts w:cs="Arial"/>
                <w:lang w:val="en-GB" w:eastAsia="en-GB"/>
              </w:rPr>
            </w:pPr>
            <w:r w:rsidRPr="00593EA5">
              <w:rPr>
                <w:rFonts w:cs="Arial"/>
                <w:lang w:val="en-GB" w:eastAsia="en-GB"/>
              </w:rPr>
              <w:t>2.6 Identify where to get online h</w:t>
            </w:r>
            <w:r w:rsidR="0090664A">
              <w:rPr>
                <w:rFonts w:cs="Arial"/>
                <w:lang w:val="en-GB" w:eastAsia="en-GB"/>
              </w:rPr>
              <w:t>elp and information on e-safety</w:t>
            </w:r>
          </w:p>
        </w:tc>
        <w:tc>
          <w:tcPr>
            <w:tcW w:w="7938" w:type="dxa"/>
            <w:tcBorders>
              <w:top w:val="single" w:sz="4" w:space="0" w:color="auto"/>
              <w:left w:val="single" w:sz="4" w:space="0" w:color="auto"/>
              <w:right w:val="single" w:sz="4" w:space="0" w:color="auto"/>
            </w:tcBorders>
          </w:tcPr>
          <w:p w14:paraId="399B054F" w14:textId="77777777" w:rsidR="005C5028" w:rsidRPr="00593EA5" w:rsidRDefault="005C5028" w:rsidP="001D3790">
            <w:pPr>
              <w:pStyle w:val="EvidenceTXT"/>
              <w:framePr w:hSpace="0" w:wrap="auto" w:vAnchor="margin" w:hAnchor="text" w:xAlign="left" w:yAlign="inline"/>
              <w:spacing w:before="60"/>
            </w:pPr>
            <w:r w:rsidRPr="00593EA5">
              <w:t>2.4</w:t>
            </w:r>
            <w:r w:rsidR="0090664A">
              <w:t xml:space="preserve">  </w:t>
            </w:r>
            <w:r w:rsidRPr="00593EA5">
              <w:t xml:space="preserve"> Describe at least three forms of cyberbullying</w:t>
            </w:r>
            <w:r w:rsidR="000D1AE3">
              <w:t>.</w:t>
            </w:r>
          </w:p>
          <w:p w14:paraId="0B27848A" w14:textId="77777777" w:rsidR="005C5028" w:rsidRPr="00593EA5" w:rsidRDefault="005C5028" w:rsidP="000A6B7F">
            <w:pPr>
              <w:pStyle w:val="EvidenceTXT"/>
              <w:framePr w:hSpace="0" w:wrap="auto" w:vAnchor="margin" w:hAnchor="text" w:xAlign="left" w:yAlign="inline"/>
              <w:spacing w:before="60"/>
            </w:pPr>
            <w:r w:rsidRPr="00593EA5">
              <w:t>2.5 &amp;</w:t>
            </w:r>
            <w:r w:rsidR="00EF32CB">
              <w:t xml:space="preserve"> </w:t>
            </w:r>
            <w:r w:rsidRPr="00593EA5">
              <w:t xml:space="preserve">2.6 </w:t>
            </w:r>
            <w:r w:rsidR="0090664A">
              <w:t xml:space="preserve">  </w:t>
            </w:r>
            <w:r w:rsidRPr="00593EA5">
              <w:t xml:space="preserve">Identify at least </w:t>
            </w:r>
            <w:r w:rsidR="00EF32CB">
              <w:t>two</w:t>
            </w:r>
            <w:r w:rsidRPr="00593EA5">
              <w:t xml:space="preserve"> safety issues you would report and how you would report them, include details of where you can get information on e</w:t>
            </w:r>
            <w:r w:rsidR="0090664A">
              <w:t>-</w:t>
            </w:r>
            <w:r w:rsidRPr="00593EA5">
              <w:t>safety</w:t>
            </w:r>
            <w:r w:rsidR="000D1AE3">
              <w:t>.</w:t>
            </w:r>
          </w:p>
          <w:p w14:paraId="061457A3" w14:textId="77777777" w:rsidR="00812076" w:rsidRPr="00EF32CB" w:rsidRDefault="00812076" w:rsidP="005C5028">
            <w:pPr>
              <w:pStyle w:val="Examples"/>
              <w:rPr>
                <w:lang w:val="en-GB"/>
              </w:rPr>
            </w:pPr>
          </w:p>
          <w:p w14:paraId="5572AFDA" w14:textId="77777777" w:rsidR="00812076" w:rsidRPr="00593EA5" w:rsidRDefault="00812076" w:rsidP="005C5028">
            <w:pPr>
              <w:pStyle w:val="Examples"/>
              <w:rPr>
                <w:b/>
                <w:lang w:val="en-GB"/>
              </w:rPr>
            </w:pPr>
            <w:r w:rsidRPr="00593EA5">
              <w:rPr>
                <w:b/>
                <w:lang w:val="en-GB"/>
              </w:rPr>
              <w:t>Examples - Cyberbullying:</w:t>
            </w:r>
            <w:r w:rsidRPr="001B27E7">
              <w:rPr>
                <w:lang w:val="en-GB"/>
              </w:rPr>
              <w:t xml:space="preserve"> </w:t>
            </w:r>
            <w:r w:rsidRPr="00593EA5">
              <w:rPr>
                <w:lang w:val="en-GB"/>
              </w:rPr>
              <w:t>chat rooms, e-mail and instant messaging.</w:t>
            </w:r>
          </w:p>
          <w:p w14:paraId="2BD11B68" w14:textId="77777777" w:rsidR="005C5028" w:rsidRPr="00593EA5" w:rsidRDefault="005C5028" w:rsidP="000A6B7F">
            <w:pPr>
              <w:pStyle w:val="Examples"/>
              <w:spacing w:before="60"/>
              <w:rPr>
                <w:lang w:val="en-GB"/>
              </w:rPr>
            </w:pPr>
            <w:r w:rsidRPr="00593EA5">
              <w:rPr>
                <w:b/>
                <w:lang w:val="en-GB"/>
              </w:rPr>
              <w:t>Safety issues:</w:t>
            </w:r>
            <w:r w:rsidRPr="001B27E7">
              <w:rPr>
                <w:lang w:val="en-GB"/>
              </w:rPr>
              <w:t xml:space="preserve"> </w:t>
            </w:r>
            <w:r w:rsidRPr="00593EA5">
              <w:rPr>
                <w:lang w:val="en-GB"/>
              </w:rPr>
              <w:t>abusive behaviour (“cyberbullying”), inappropriate behaviour and grooming; abuse of young people; false identities; financial deception.</w:t>
            </w:r>
          </w:p>
          <w:p w14:paraId="10153D20" w14:textId="77777777" w:rsidR="005C5028" w:rsidRPr="007B0C3E" w:rsidRDefault="005C5028" w:rsidP="007B0C3E">
            <w:pPr>
              <w:pStyle w:val="Examples"/>
              <w:spacing w:before="60" w:after="40"/>
              <w:rPr>
                <w:lang w:val="en-GB"/>
              </w:rPr>
            </w:pPr>
            <w:r w:rsidRPr="00593EA5">
              <w:rPr>
                <w:b/>
                <w:lang w:val="en-GB"/>
              </w:rPr>
              <w:t>E</w:t>
            </w:r>
            <w:r w:rsidR="0090664A">
              <w:rPr>
                <w:b/>
                <w:lang w:val="en-GB"/>
              </w:rPr>
              <w:t>-</w:t>
            </w:r>
            <w:r w:rsidRPr="00593EA5">
              <w:rPr>
                <w:b/>
                <w:lang w:val="en-GB"/>
              </w:rPr>
              <w:t>safety:</w:t>
            </w:r>
            <w:r w:rsidRPr="00593EA5">
              <w:rPr>
                <w:lang w:val="en-GB"/>
              </w:rPr>
              <w:t xml:space="preserve"> service provider, l</w:t>
            </w:r>
            <w:r w:rsidR="0048668A" w:rsidRPr="00593EA5">
              <w:rPr>
                <w:lang w:val="en-GB"/>
              </w:rPr>
              <w:t>egal system, parental controls.</w:t>
            </w:r>
          </w:p>
        </w:tc>
        <w:tc>
          <w:tcPr>
            <w:tcW w:w="3861" w:type="dxa"/>
            <w:tcBorders>
              <w:top w:val="single" w:sz="4" w:space="0" w:color="auto"/>
              <w:left w:val="single" w:sz="4" w:space="0" w:color="auto"/>
            </w:tcBorders>
          </w:tcPr>
          <w:p w14:paraId="19D6AE06" w14:textId="52C0AC37" w:rsidR="005C5028" w:rsidRPr="00974C2A" w:rsidRDefault="00EF40D8" w:rsidP="002C3526">
            <w:pPr>
              <w:tabs>
                <w:tab w:val="left" w:pos="5136"/>
              </w:tabs>
              <w:spacing w:after="40"/>
              <w:rPr>
                <w:sz w:val="22"/>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4470D" w14:paraId="2A418F61" w14:textId="77777777" w:rsidTr="00595792">
        <w:trPr>
          <w:trHeight w:val="1311"/>
        </w:trPr>
        <w:tc>
          <w:tcPr>
            <w:tcW w:w="3936" w:type="dxa"/>
            <w:tcBorders>
              <w:top w:val="single" w:sz="4" w:space="0" w:color="auto"/>
              <w:bottom w:val="single" w:sz="4" w:space="0" w:color="auto"/>
              <w:right w:val="single" w:sz="4" w:space="0" w:color="auto"/>
            </w:tcBorders>
          </w:tcPr>
          <w:p w14:paraId="0E9A68A7" w14:textId="77777777" w:rsidR="00595792" w:rsidRPr="00595792" w:rsidRDefault="00595792" w:rsidP="007B0C3E">
            <w:pPr>
              <w:widowControl w:val="0"/>
              <w:numPr>
                <w:ilvl w:val="0"/>
                <w:numId w:val="9"/>
              </w:numPr>
              <w:autoSpaceDE w:val="0"/>
              <w:autoSpaceDN w:val="0"/>
              <w:adjustRightInd w:val="0"/>
              <w:spacing w:before="40" w:after="240"/>
              <w:ind w:left="368" w:hanging="357"/>
              <w:rPr>
                <w:b/>
                <w:sz w:val="22"/>
                <w:szCs w:val="22"/>
              </w:rPr>
            </w:pPr>
            <w:r w:rsidRPr="00595792">
              <w:rPr>
                <w:b/>
                <w:sz w:val="22"/>
                <w:szCs w:val="22"/>
              </w:rPr>
              <w:t>Take precau</w:t>
            </w:r>
            <w:r w:rsidR="00EF32CB">
              <w:rPr>
                <w:b/>
                <w:sz w:val="22"/>
                <w:szCs w:val="22"/>
              </w:rPr>
              <w:t>tions to maintain data security</w:t>
            </w:r>
            <w:r w:rsidR="000D1AE3">
              <w:rPr>
                <w:b/>
                <w:sz w:val="22"/>
                <w:szCs w:val="22"/>
              </w:rPr>
              <w:t>.</w:t>
            </w:r>
          </w:p>
          <w:p w14:paraId="54AD9420" w14:textId="77777777" w:rsidR="00595792" w:rsidRPr="00593EA5" w:rsidRDefault="00595792" w:rsidP="007B0C3E">
            <w:pPr>
              <w:pStyle w:val="criteria2"/>
              <w:framePr w:hSpace="0" w:wrap="auto" w:vAnchor="margin" w:hAnchor="text" w:xAlign="left" w:yAlign="inline"/>
              <w:spacing w:before="40" w:after="240"/>
              <w:ind w:left="360" w:hanging="360"/>
              <w:rPr>
                <w:rFonts w:cs="Arial"/>
                <w:lang w:val="en-GB"/>
              </w:rPr>
            </w:pPr>
            <w:r w:rsidRPr="00593EA5">
              <w:rPr>
                <w:rFonts w:cs="Arial"/>
                <w:lang w:val="en-GB"/>
              </w:rPr>
              <w:t>3.1 Take appropriate precautions to maintain data security</w:t>
            </w:r>
          </w:p>
          <w:p w14:paraId="22187814" w14:textId="77777777" w:rsidR="00595792" w:rsidRPr="00593EA5" w:rsidRDefault="00595792" w:rsidP="007B0C3E">
            <w:pPr>
              <w:pStyle w:val="criteria2"/>
              <w:framePr w:hSpace="0" w:wrap="auto" w:vAnchor="margin" w:hAnchor="text" w:xAlign="left" w:yAlign="inline"/>
              <w:spacing w:before="40" w:after="240"/>
              <w:ind w:left="360" w:hanging="360"/>
              <w:rPr>
                <w:rFonts w:cs="Arial"/>
                <w:lang w:val="en-GB"/>
              </w:rPr>
            </w:pPr>
            <w:r w:rsidRPr="00593EA5">
              <w:rPr>
                <w:rFonts w:cs="Arial"/>
                <w:lang w:val="en-GB"/>
              </w:rPr>
              <w:t>3.2 Take appropriate precautions to maintain system performance and integrity</w:t>
            </w:r>
          </w:p>
          <w:p w14:paraId="1FC352B0" w14:textId="77777777" w:rsidR="00595792" w:rsidRPr="00593EA5" w:rsidRDefault="00595792" w:rsidP="007B0C3E">
            <w:pPr>
              <w:pStyle w:val="criteria2"/>
              <w:framePr w:hSpace="0" w:wrap="auto" w:vAnchor="margin" w:hAnchor="text" w:xAlign="left" w:yAlign="inline"/>
              <w:spacing w:before="40" w:after="240"/>
              <w:ind w:left="360" w:hanging="360"/>
              <w:rPr>
                <w:rFonts w:cs="Arial"/>
                <w:lang w:val="en-GB"/>
              </w:rPr>
            </w:pPr>
            <w:r w:rsidRPr="00593EA5">
              <w:rPr>
                <w:rFonts w:cs="Arial"/>
                <w:lang w:val="en-GB"/>
              </w:rPr>
              <w:t>3.3 Use appropriate browser safety and security settings</w:t>
            </w:r>
          </w:p>
          <w:p w14:paraId="2347DEFD" w14:textId="77777777" w:rsidR="00595792" w:rsidRPr="00593EA5" w:rsidRDefault="00595792" w:rsidP="007B0C3E">
            <w:pPr>
              <w:pStyle w:val="criteria2"/>
              <w:framePr w:hSpace="0" w:wrap="auto" w:vAnchor="margin" w:hAnchor="text" w:xAlign="left" w:yAlign="inline"/>
              <w:spacing w:before="40" w:after="240"/>
              <w:ind w:left="360" w:hanging="360"/>
              <w:rPr>
                <w:rFonts w:cs="Arial"/>
                <w:lang w:val="en-GB"/>
              </w:rPr>
            </w:pPr>
            <w:r w:rsidRPr="00593EA5">
              <w:rPr>
                <w:rFonts w:cs="Arial"/>
                <w:lang w:val="en-GB"/>
              </w:rPr>
              <w:t>3.4 Use appropriate client softwa</w:t>
            </w:r>
            <w:r w:rsidR="00EF32CB">
              <w:rPr>
                <w:rFonts w:cs="Arial"/>
                <w:lang w:val="en-GB"/>
              </w:rPr>
              <w:t>re safety and security settings</w:t>
            </w:r>
          </w:p>
        </w:tc>
        <w:tc>
          <w:tcPr>
            <w:tcW w:w="7938" w:type="dxa"/>
            <w:tcBorders>
              <w:top w:val="single" w:sz="4" w:space="0" w:color="auto"/>
              <w:left w:val="single" w:sz="4" w:space="0" w:color="auto"/>
              <w:bottom w:val="single" w:sz="4" w:space="0" w:color="auto"/>
              <w:right w:val="single" w:sz="4" w:space="0" w:color="auto"/>
            </w:tcBorders>
          </w:tcPr>
          <w:p w14:paraId="17425A77" w14:textId="77777777" w:rsidR="00F4470D" w:rsidRPr="00593EA5" w:rsidRDefault="00595792" w:rsidP="000A6B7F">
            <w:pPr>
              <w:pStyle w:val="EvidenceTXT"/>
              <w:framePr w:hSpace="0" w:wrap="auto" w:vAnchor="margin" w:hAnchor="text" w:xAlign="left" w:yAlign="inline"/>
              <w:spacing w:before="60"/>
              <w:rPr>
                <w:lang w:val="en-GB"/>
              </w:rPr>
            </w:pPr>
            <w:r w:rsidRPr="00593EA5">
              <w:rPr>
                <w:lang w:val="en-GB"/>
              </w:rPr>
              <w:t>3.1,</w:t>
            </w:r>
            <w:r w:rsidR="00EF32CB">
              <w:rPr>
                <w:lang w:val="en-GB"/>
              </w:rPr>
              <w:t xml:space="preserve"> </w:t>
            </w:r>
            <w:r w:rsidRPr="00593EA5">
              <w:rPr>
                <w:lang w:val="en-GB"/>
              </w:rPr>
              <w:t>3.2,</w:t>
            </w:r>
            <w:r w:rsidR="00EF32CB">
              <w:rPr>
                <w:lang w:val="en-GB"/>
              </w:rPr>
              <w:t xml:space="preserve"> </w:t>
            </w:r>
            <w:r w:rsidRPr="00593EA5">
              <w:rPr>
                <w:lang w:val="en-GB"/>
              </w:rPr>
              <w:t xml:space="preserve">3.3 &amp; </w:t>
            </w:r>
            <w:proofErr w:type="gramStart"/>
            <w:r w:rsidRPr="00593EA5">
              <w:rPr>
                <w:lang w:val="en-GB"/>
              </w:rPr>
              <w:t>3.4</w:t>
            </w:r>
            <w:r w:rsidR="00EF32CB">
              <w:rPr>
                <w:lang w:val="en-GB"/>
              </w:rPr>
              <w:t xml:space="preserve"> </w:t>
            </w:r>
            <w:r w:rsidRPr="00593EA5">
              <w:rPr>
                <w:lang w:val="en-GB"/>
              </w:rPr>
              <w:t xml:space="preserve"> The</w:t>
            </w:r>
            <w:proofErr w:type="gramEnd"/>
            <w:r w:rsidRPr="00593EA5">
              <w:rPr>
                <w:lang w:val="en-GB"/>
              </w:rPr>
              <w:t xml:space="preserve"> candidate should demonstrate that they can take appropriate security precautions when working online and include one example of:</w:t>
            </w:r>
          </w:p>
          <w:p w14:paraId="679556CD" w14:textId="77777777" w:rsidR="00595792" w:rsidRPr="00593EA5" w:rsidRDefault="00595792" w:rsidP="00595792">
            <w:pPr>
              <w:pStyle w:val="EvidenceTXT"/>
              <w:framePr w:hSpace="0" w:wrap="auto" w:vAnchor="margin" w:hAnchor="text" w:xAlign="left" w:yAlign="inline"/>
              <w:numPr>
                <w:ilvl w:val="0"/>
                <w:numId w:val="10"/>
              </w:numPr>
              <w:rPr>
                <w:lang w:val="en-GB"/>
              </w:rPr>
            </w:pPr>
            <w:r w:rsidRPr="00593EA5">
              <w:rPr>
                <w:lang w:val="en-GB"/>
              </w:rPr>
              <w:t>Maintaining data security</w:t>
            </w:r>
          </w:p>
          <w:p w14:paraId="672FF2ED" w14:textId="77777777" w:rsidR="00595792" w:rsidRPr="00593EA5" w:rsidRDefault="00595792" w:rsidP="00595792">
            <w:pPr>
              <w:pStyle w:val="EvidenceTXT"/>
              <w:framePr w:hSpace="0" w:wrap="auto" w:vAnchor="margin" w:hAnchor="text" w:xAlign="left" w:yAlign="inline"/>
              <w:numPr>
                <w:ilvl w:val="0"/>
                <w:numId w:val="10"/>
              </w:numPr>
              <w:rPr>
                <w:lang w:val="en-GB"/>
              </w:rPr>
            </w:pPr>
            <w:r w:rsidRPr="00593EA5">
              <w:rPr>
                <w:lang w:val="en-GB"/>
              </w:rPr>
              <w:t>Maintaining system performance and integrity</w:t>
            </w:r>
          </w:p>
          <w:p w14:paraId="358762FD" w14:textId="77777777" w:rsidR="00595792" w:rsidRPr="00593EA5" w:rsidRDefault="00595792" w:rsidP="00595792">
            <w:pPr>
              <w:pStyle w:val="EvidenceTXT"/>
              <w:framePr w:hSpace="0" w:wrap="auto" w:vAnchor="margin" w:hAnchor="text" w:xAlign="left" w:yAlign="inline"/>
              <w:numPr>
                <w:ilvl w:val="0"/>
                <w:numId w:val="10"/>
              </w:numPr>
              <w:rPr>
                <w:lang w:val="en-GB"/>
              </w:rPr>
            </w:pPr>
            <w:r w:rsidRPr="00593EA5">
              <w:rPr>
                <w:lang w:val="en-GB"/>
              </w:rPr>
              <w:t>Changing browser and client safety/security settings</w:t>
            </w:r>
            <w:r w:rsidR="000D1AE3">
              <w:rPr>
                <w:lang w:val="en-GB"/>
              </w:rPr>
              <w:t>.</w:t>
            </w:r>
          </w:p>
          <w:p w14:paraId="25ED452D" w14:textId="77777777" w:rsidR="00595792" w:rsidRPr="00EF32CB" w:rsidRDefault="00595792" w:rsidP="00482771">
            <w:pPr>
              <w:pStyle w:val="EvidenceTXT"/>
              <w:framePr w:hSpace="0" w:wrap="auto" w:vAnchor="margin" w:hAnchor="text" w:xAlign="left" w:yAlign="inline"/>
              <w:rPr>
                <w:b w:val="0"/>
                <w:i w:val="0"/>
                <w:sz w:val="20"/>
                <w:szCs w:val="20"/>
                <w:lang w:val="en-GB"/>
              </w:rPr>
            </w:pPr>
          </w:p>
          <w:p w14:paraId="1A838AD8" w14:textId="77777777" w:rsidR="00812076" w:rsidRPr="00593EA5" w:rsidRDefault="00016CDD" w:rsidP="00482771">
            <w:pPr>
              <w:pStyle w:val="Examples"/>
              <w:rPr>
                <w:lang w:val="en-GB"/>
              </w:rPr>
            </w:pPr>
            <w:r w:rsidRPr="00593EA5">
              <w:rPr>
                <w:b/>
                <w:lang w:val="en-GB"/>
              </w:rPr>
              <w:t>Examples</w:t>
            </w:r>
            <w:r w:rsidR="00EF32CB">
              <w:rPr>
                <w:b/>
                <w:lang w:val="en-GB"/>
              </w:rPr>
              <w:t xml:space="preserve"> - </w:t>
            </w:r>
            <w:r w:rsidR="00595792" w:rsidRPr="00593EA5">
              <w:rPr>
                <w:b/>
                <w:lang w:val="en-GB"/>
              </w:rPr>
              <w:t>Data security</w:t>
            </w:r>
            <w:r w:rsidR="00595792" w:rsidRPr="00EF32CB">
              <w:rPr>
                <w:b/>
                <w:lang w:val="en-GB"/>
              </w:rPr>
              <w:t>:</w:t>
            </w:r>
            <w:r w:rsidR="00595792" w:rsidRPr="00593EA5">
              <w:rPr>
                <w:lang w:val="en-GB"/>
              </w:rPr>
              <w:t xml:space="preserve"> Use access controls. </w:t>
            </w:r>
            <w:r w:rsidR="00EF32CB">
              <w:rPr>
                <w:lang w:val="en-GB"/>
              </w:rPr>
              <w:t xml:space="preserve"> </w:t>
            </w:r>
            <w:r w:rsidR="00595792" w:rsidRPr="00593EA5">
              <w:rPr>
                <w:lang w:val="en-GB"/>
              </w:rPr>
              <w:t>Configure anti-virus software, adjust internet security settings; carry out security checks, report security threats or breaches; backup; store personal data and software safely; treat messages, files, software and attachments from unknown sources with caution; proxy servers; download security software patches and updates.</w:t>
            </w:r>
            <w:r w:rsidR="00EF32CB">
              <w:rPr>
                <w:lang w:val="en-GB"/>
              </w:rPr>
              <w:t xml:space="preserve">  </w:t>
            </w:r>
            <w:r w:rsidRPr="00593EA5">
              <w:rPr>
                <w:lang w:val="en-GB"/>
              </w:rPr>
              <w:t>Loss or theft of valuable and possibly irreplaceable data, cost of replacing lost data.  A range of effective backup procedures.</w:t>
            </w:r>
          </w:p>
          <w:p w14:paraId="43723C7D" w14:textId="77777777" w:rsidR="00812076" w:rsidRPr="00593EA5" w:rsidRDefault="00595792" w:rsidP="000A6B7F">
            <w:pPr>
              <w:pStyle w:val="Examples"/>
              <w:spacing w:before="60"/>
              <w:rPr>
                <w:lang w:val="en-GB"/>
              </w:rPr>
            </w:pPr>
            <w:r w:rsidRPr="00593EA5">
              <w:rPr>
                <w:b/>
                <w:lang w:val="en-GB"/>
              </w:rPr>
              <w:t>S</w:t>
            </w:r>
            <w:r w:rsidR="006866FA" w:rsidRPr="00593EA5">
              <w:rPr>
                <w:b/>
                <w:lang w:val="en-GB"/>
              </w:rPr>
              <w:t>ystem performance</w:t>
            </w:r>
            <w:r w:rsidR="006866FA" w:rsidRPr="00EF32CB">
              <w:rPr>
                <w:b/>
                <w:lang w:val="en-GB"/>
              </w:rPr>
              <w:t>:</w:t>
            </w:r>
            <w:r w:rsidR="006866FA" w:rsidRPr="00593EA5">
              <w:rPr>
                <w:lang w:val="en-GB"/>
              </w:rPr>
              <w:t xml:space="preserve"> Set passwords, physical access controls ie keypads or locks, anti-virus software, adjust firewall settings, carry out security checks, report security threats and breaches, back up data and software and store appropriately, identify and report possible security threats, download and install software patches and updates, treat messages, files, software and data from unknown source</w:t>
            </w:r>
            <w:r w:rsidR="00EF32CB">
              <w:rPr>
                <w:lang w:val="en-GB"/>
              </w:rPr>
              <w:t>s with caution, proxy servers.</w:t>
            </w:r>
          </w:p>
          <w:p w14:paraId="10874DD9" w14:textId="77777777" w:rsidR="00EF32CB" w:rsidRPr="00593EA5" w:rsidRDefault="00595792" w:rsidP="000A6B7F">
            <w:pPr>
              <w:pStyle w:val="Examples"/>
              <w:spacing w:before="60"/>
              <w:rPr>
                <w:lang w:val="en-GB"/>
              </w:rPr>
            </w:pPr>
            <w:r w:rsidRPr="00593EA5">
              <w:rPr>
                <w:b/>
                <w:lang w:val="en-GB"/>
              </w:rPr>
              <w:t>Settings</w:t>
            </w:r>
            <w:r w:rsidRPr="00EF32CB">
              <w:rPr>
                <w:b/>
                <w:lang w:val="en-GB"/>
              </w:rPr>
              <w:t>:</w:t>
            </w:r>
            <w:r w:rsidRPr="00593EA5">
              <w:rPr>
                <w:lang w:val="en-GB"/>
              </w:rPr>
              <w:t xml:space="preserve"> autofill, cookies, security, pop-ups, appearance, privacy, search engine, toolbars, personalisation, accessibility; software updates, temporary file storage.</w:t>
            </w:r>
          </w:p>
          <w:p w14:paraId="31C2276B" w14:textId="77777777" w:rsidR="00812076" w:rsidRPr="00593EA5" w:rsidRDefault="006866FA" w:rsidP="000A6B7F">
            <w:pPr>
              <w:pStyle w:val="Examples"/>
              <w:spacing w:before="60"/>
              <w:rPr>
                <w:lang w:val="en-GB"/>
              </w:rPr>
            </w:pPr>
            <w:r w:rsidRPr="00593EA5">
              <w:rPr>
                <w:b/>
                <w:lang w:val="en-GB"/>
              </w:rPr>
              <w:t>Security</w:t>
            </w:r>
            <w:r w:rsidRPr="00593EA5">
              <w:rPr>
                <w:lang w:val="en-GB"/>
              </w:rPr>
              <w:t xml:space="preserve"> </w:t>
            </w:r>
            <w:r w:rsidRPr="00593EA5">
              <w:rPr>
                <w:b/>
                <w:lang w:val="en-GB"/>
              </w:rPr>
              <w:t>guidelines</w:t>
            </w:r>
            <w:r w:rsidRPr="00593EA5">
              <w:rPr>
                <w:lang w:val="en-GB"/>
              </w:rPr>
              <w:t xml:space="preserve"> </w:t>
            </w:r>
            <w:r w:rsidRPr="00593EA5">
              <w:rPr>
                <w:b/>
                <w:lang w:val="en-GB"/>
              </w:rPr>
              <w:t>and</w:t>
            </w:r>
            <w:r w:rsidRPr="00593EA5">
              <w:rPr>
                <w:lang w:val="en-GB"/>
              </w:rPr>
              <w:t xml:space="preserve"> </w:t>
            </w:r>
            <w:r w:rsidRPr="00593EA5">
              <w:rPr>
                <w:b/>
                <w:lang w:val="en-GB"/>
              </w:rPr>
              <w:t>procedures</w:t>
            </w:r>
            <w:r w:rsidRPr="00EF32CB">
              <w:rPr>
                <w:b/>
                <w:lang w:val="en-GB"/>
              </w:rPr>
              <w:t>:</w:t>
            </w:r>
            <w:r w:rsidRPr="00593EA5">
              <w:rPr>
                <w:lang w:val="en-GB"/>
              </w:rPr>
              <w:t xml:space="preserve"> Information security policies, procedures and guidelines set by the centre or organisation, careful disposal of information items, legal requirements, security products.</w:t>
            </w:r>
          </w:p>
          <w:p w14:paraId="006F0672" w14:textId="77777777" w:rsidR="000A6B7F" w:rsidRPr="00593EA5" w:rsidRDefault="006866FA" w:rsidP="007B0C3E">
            <w:pPr>
              <w:pStyle w:val="Examples"/>
              <w:spacing w:before="60"/>
              <w:rPr>
                <w:lang w:val="en-GB"/>
              </w:rPr>
            </w:pPr>
            <w:r w:rsidRPr="00593EA5">
              <w:rPr>
                <w:b/>
                <w:lang w:val="en-GB"/>
              </w:rPr>
              <w:t>Protect systems and data</w:t>
            </w:r>
            <w:r w:rsidRPr="00EF32CB">
              <w:rPr>
                <w:b/>
                <w:lang w:val="en-GB"/>
              </w:rPr>
              <w:t>:</w:t>
            </w:r>
            <w:r w:rsidRPr="00593EA5">
              <w:rPr>
                <w:lang w:val="en-GB"/>
              </w:rPr>
              <w:t xml:space="preserve"> Access controls: physical controls, locks, passwords, access levels.  Security measures: anti-virus software, firewalls, security software and settings.  Risk assessment; anti-spam software, software updates.</w:t>
            </w:r>
          </w:p>
        </w:tc>
        <w:tc>
          <w:tcPr>
            <w:tcW w:w="3861" w:type="dxa"/>
            <w:tcBorders>
              <w:top w:val="single" w:sz="4" w:space="0" w:color="auto"/>
              <w:left w:val="single" w:sz="4" w:space="0" w:color="auto"/>
              <w:bottom w:val="single" w:sz="4" w:space="0" w:color="auto"/>
            </w:tcBorders>
          </w:tcPr>
          <w:p w14:paraId="3E56FD56" w14:textId="3DEEC105" w:rsidR="00F4470D" w:rsidRPr="00974C2A" w:rsidRDefault="00EF40D8" w:rsidP="002C3526">
            <w:pPr>
              <w:tabs>
                <w:tab w:val="left" w:pos="5136"/>
              </w:tabs>
              <w:spacing w:after="40"/>
              <w:rPr>
                <w:sz w:val="22"/>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02657F4" w14:textId="77777777" w:rsidR="00812076" w:rsidRPr="008637F1" w:rsidRDefault="00812076">
      <w:pPr>
        <w:rPr>
          <w:rFonts w:cs="Arial"/>
          <w:b/>
          <w:sz w:val="22"/>
          <w:szCs w:val="22"/>
          <w:highlight w:val="lightGray"/>
        </w:rPr>
      </w:pPr>
      <w:r w:rsidRPr="008637F1">
        <w:rPr>
          <w:rFonts w:cs="Arial"/>
          <w:b/>
          <w:sz w:val="22"/>
          <w:szCs w:val="22"/>
          <w:highlight w:val="lightGray"/>
        </w:rP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7938"/>
        <w:gridCol w:w="3861"/>
      </w:tblGrid>
      <w:tr w:rsidR="00812076" w14:paraId="2E77A941" w14:textId="77777777" w:rsidTr="004B5E02">
        <w:trPr>
          <w:trHeight w:val="699"/>
        </w:trPr>
        <w:tc>
          <w:tcPr>
            <w:tcW w:w="3936" w:type="dxa"/>
            <w:tcBorders>
              <w:top w:val="single" w:sz="4" w:space="0" w:color="auto"/>
              <w:bottom w:val="single" w:sz="4" w:space="0" w:color="auto"/>
              <w:right w:val="single" w:sz="4" w:space="0" w:color="auto"/>
            </w:tcBorders>
            <w:shd w:val="clear" w:color="auto" w:fill="D9D9D9"/>
            <w:vAlign w:val="center"/>
          </w:tcPr>
          <w:p w14:paraId="4A08EBB4" w14:textId="77777777" w:rsidR="00812076" w:rsidRPr="004B5E02" w:rsidRDefault="00812076" w:rsidP="00812076">
            <w:pPr>
              <w:pStyle w:val="criteria1"/>
              <w:framePr w:hSpace="0" w:wrap="auto" w:vAnchor="margin" w:hAnchor="text" w:xAlign="left" w:yAlign="inline"/>
              <w:rPr>
                <w:rFonts w:cs="Arial"/>
                <w:lang w:val="en-GB"/>
              </w:rPr>
            </w:pPr>
            <w:r w:rsidRPr="004B5E02">
              <w:rPr>
                <w:rFonts w:cs="Arial"/>
                <w:lang w:val="en-GB"/>
              </w:rPr>
              <w:t>Criteria</w:t>
            </w:r>
          </w:p>
        </w:tc>
        <w:tc>
          <w:tcPr>
            <w:tcW w:w="7938" w:type="dxa"/>
            <w:tcBorders>
              <w:top w:val="single" w:sz="4" w:space="0" w:color="auto"/>
              <w:left w:val="single" w:sz="4" w:space="0" w:color="auto"/>
              <w:bottom w:val="single" w:sz="4" w:space="0" w:color="auto"/>
              <w:right w:val="single" w:sz="4" w:space="0" w:color="auto"/>
            </w:tcBorders>
            <w:shd w:val="clear" w:color="auto" w:fill="D9D9D9"/>
            <w:vAlign w:val="center"/>
          </w:tcPr>
          <w:p w14:paraId="53473DD8" w14:textId="77777777" w:rsidR="00812076" w:rsidRPr="004B5E02" w:rsidRDefault="00812076" w:rsidP="00812076">
            <w:pPr>
              <w:rPr>
                <w:b/>
                <w:i/>
                <w:sz w:val="22"/>
                <w:szCs w:val="22"/>
              </w:rPr>
            </w:pPr>
            <w:r w:rsidRPr="004B5E02">
              <w:rPr>
                <w:b/>
                <w:sz w:val="22"/>
                <w:szCs w:val="22"/>
              </w:rPr>
              <w:t>Evidence</w:t>
            </w:r>
            <w:r w:rsidRPr="004B5E02">
              <w:rPr>
                <w:b/>
                <w:i/>
                <w:sz w:val="22"/>
                <w:szCs w:val="22"/>
              </w:rPr>
              <w:t xml:space="preserve"> </w:t>
            </w:r>
            <w:r w:rsidRPr="004B5E02">
              <w:rPr>
                <w:b/>
                <w:sz w:val="22"/>
                <w:szCs w:val="22"/>
              </w:rPr>
              <w:t>Requirements</w:t>
            </w:r>
          </w:p>
        </w:tc>
        <w:tc>
          <w:tcPr>
            <w:tcW w:w="3861" w:type="dxa"/>
            <w:tcBorders>
              <w:top w:val="single" w:sz="4" w:space="0" w:color="auto"/>
              <w:left w:val="single" w:sz="4" w:space="0" w:color="auto"/>
              <w:bottom w:val="single" w:sz="4" w:space="0" w:color="auto"/>
            </w:tcBorders>
            <w:shd w:val="clear" w:color="auto" w:fill="D9D9D9"/>
            <w:vAlign w:val="center"/>
          </w:tcPr>
          <w:p w14:paraId="6F1C5F0F" w14:textId="77777777" w:rsidR="00812076" w:rsidRPr="004B5E02" w:rsidRDefault="00812076" w:rsidP="00812076">
            <w:pPr>
              <w:pStyle w:val="checklist2"/>
              <w:rPr>
                <w:i w:val="0"/>
                <w:sz w:val="22"/>
                <w:szCs w:val="22"/>
                <w:lang w:val="en-GB"/>
              </w:rPr>
            </w:pPr>
            <w:r w:rsidRPr="004B5E02">
              <w:rPr>
                <w:i w:val="0"/>
                <w:sz w:val="22"/>
                <w:szCs w:val="22"/>
                <w:lang w:val="en-GB"/>
              </w:rPr>
              <w:t>Details/Page Number/Location of Evidence</w:t>
            </w:r>
          </w:p>
        </w:tc>
      </w:tr>
      <w:tr w:rsidR="00812076" w14:paraId="24AFC941" w14:textId="77777777" w:rsidTr="00812076">
        <w:trPr>
          <w:trHeight w:val="1311"/>
        </w:trPr>
        <w:tc>
          <w:tcPr>
            <w:tcW w:w="3936" w:type="dxa"/>
            <w:tcBorders>
              <w:top w:val="single" w:sz="4" w:space="0" w:color="auto"/>
              <w:bottom w:val="single" w:sz="4" w:space="0" w:color="auto"/>
              <w:right w:val="single" w:sz="4" w:space="0" w:color="auto"/>
            </w:tcBorders>
          </w:tcPr>
          <w:p w14:paraId="3FA4DE2E" w14:textId="77777777" w:rsidR="00812076" w:rsidRDefault="00812076" w:rsidP="007B0C3E">
            <w:pPr>
              <w:pStyle w:val="TableNumber1"/>
              <w:numPr>
                <w:ilvl w:val="0"/>
                <w:numId w:val="9"/>
              </w:numPr>
              <w:spacing w:after="240" w:line="240" w:lineRule="auto"/>
              <w:ind w:left="368" w:hanging="357"/>
              <w:rPr>
                <w:b/>
              </w:rPr>
            </w:pPr>
            <w:r w:rsidRPr="00595792">
              <w:rPr>
                <w:b/>
              </w:rPr>
              <w:t xml:space="preserve">Follow legal constraints, guidelines and procedures </w:t>
            </w:r>
            <w:r w:rsidR="00D134EF">
              <w:rPr>
                <w:b/>
              </w:rPr>
              <w:t>which apply when working online</w:t>
            </w:r>
            <w:r w:rsidR="000D1AE3">
              <w:rPr>
                <w:b/>
              </w:rPr>
              <w:t>.</w:t>
            </w:r>
          </w:p>
          <w:p w14:paraId="32EC7410" w14:textId="77777777" w:rsidR="00812076" w:rsidRPr="00D134EF" w:rsidRDefault="00812076" w:rsidP="007B0C3E">
            <w:pPr>
              <w:pStyle w:val="TableNumber1"/>
              <w:numPr>
                <w:ilvl w:val="0"/>
                <w:numId w:val="0"/>
              </w:numPr>
              <w:spacing w:after="240" w:line="240" w:lineRule="auto"/>
              <w:ind w:left="360" w:hanging="360"/>
              <w:rPr>
                <w:sz w:val="21"/>
                <w:szCs w:val="21"/>
              </w:rPr>
            </w:pPr>
            <w:r w:rsidRPr="00D134EF">
              <w:rPr>
                <w:sz w:val="21"/>
                <w:szCs w:val="21"/>
              </w:rPr>
              <w:t>4.1 Identify legal constraints on the uploading and downloading of software and other digital content</w:t>
            </w:r>
          </w:p>
          <w:p w14:paraId="342D4C20" w14:textId="77777777" w:rsidR="00812076" w:rsidRPr="007B0C3E" w:rsidRDefault="00812076" w:rsidP="007B0C3E">
            <w:pPr>
              <w:pStyle w:val="TableNumber1"/>
              <w:numPr>
                <w:ilvl w:val="0"/>
                <w:numId w:val="0"/>
              </w:numPr>
              <w:spacing w:after="240" w:line="240" w:lineRule="auto"/>
              <w:ind w:left="360" w:hanging="360"/>
              <w:rPr>
                <w:sz w:val="21"/>
                <w:szCs w:val="21"/>
              </w:rPr>
            </w:pPr>
            <w:r w:rsidRPr="00D134EF">
              <w:rPr>
                <w:sz w:val="21"/>
                <w:szCs w:val="21"/>
              </w:rPr>
              <w:t>4.2 Identify legal constraints on online behaviour</w:t>
            </w:r>
          </w:p>
        </w:tc>
        <w:tc>
          <w:tcPr>
            <w:tcW w:w="7938" w:type="dxa"/>
            <w:tcBorders>
              <w:top w:val="single" w:sz="4" w:space="0" w:color="auto"/>
              <w:left w:val="single" w:sz="4" w:space="0" w:color="auto"/>
              <w:bottom w:val="single" w:sz="4" w:space="0" w:color="auto"/>
              <w:right w:val="single" w:sz="4" w:space="0" w:color="auto"/>
            </w:tcBorders>
          </w:tcPr>
          <w:p w14:paraId="48CE37F3" w14:textId="77777777" w:rsidR="00812076" w:rsidRPr="00593EA5" w:rsidRDefault="00812076" w:rsidP="000A6B7F">
            <w:pPr>
              <w:pStyle w:val="EvidenceTXT"/>
              <w:framePr w:hSpace="0" w:wrap="auto" w:vAnchor="margin" w:hAnchor="text" w:xAlign="left" w:yAlign="inline"/>
              <w:spacing w:before="60"/>
              <w:rPr>
                <w:lang w:val="en-GB"/>
              </w:rPr>
            </w:pPr>
            <w:r w:rsidRPr="00593EA5">
              <w:rPr>
                <w:lang w:val="en-GB"/>
              </w:rPr>
              <w:t xml:space="preserve">4.1 &amp; </w:t>
            </w:r>
            <w:proofErr w:type="gramStart"/>
            <w:r w:rsidRPr="00593EA5">
              <w:rPr>
                <w:lang w:val="en-GB"/>
              </w:rPr>
              <w:t>4.2</w:t>
            </w:r>
            <w:r w:rsidR="00D134EF">
              <w:rPr>
                <w:lang w:val="en-GB"/>
              </w:rPr>
              <w:t xml:space="preserve"> </w:t>
            </w:r>
            <w:r w:rsidRPr="00593EA5">
              <w:rPr>
                <w:lang w:val="en-GB"/>
              </w:rPr>
              <w:t xml:space="preserve"> Identify</w:t>
            </w:r>
            <w:proofErr w:type="gramEnd"/>
            <w:r w:rsidRPr="00593EA5">
              <w:rPr>
                <w:lang w:val="en-GB"/>
              </w:rPr>
              <w:t xml:space="preserve"> at least </w:t>
            </w:r>
            <w:r w:rsidR="00D134EF">
              <w:rPr>
                <w:lang w:val="en-GB"/>
              </w:rPr>
              <w:t>one</w:t>
            </w:r>
            <w:r w:rsidRPr="00593EA5">
              <w:rPr>
                <w:lang w:val="en-GB"/>
              </w:rPr>
              <w:t xml:space="preserve"> legal constraint for:</w:t>
            </w:r>
          </w:p>
          <w:p w14:paraId="2A453454" w14:textId="77777777" w:rsidR="00812076" w:rsidRPr="00593EA5" w:rsidRDefault="00812076" w:rsidP="00812076">
            <w:pPr>
              <w:pStyle w:val="EvidenceTXT"/>
              <w:framePr w:hSpace="0" w:wrap="auto" w:vAnchor="margin" w:hAnchor="text" w:xAlign="left" w:yAlign="inline"/>
              <w:numPr>
                <w:ilvl w:val="0"/>
                <w:numId w:val="12"/>
              </w:numPr>
              <w:rPr>
                <w:lang w:val="en-GB"/>
              </w:rPr>
            </w:pPr>
            <w:r w:rsidRPr="00593EA5">
              <w:rPr>
                <w:lang w:val="en-GB"/>
              </w:rPr>
              <w:t>uploading and downloading of software and other digital content</w:t>
            </w:r>
          </w:p>
          <w:p w14:paraId="3BF54632" w14:textId="77777777" w:rsidR="00812076" w:rsidRPr="00595792" w:rsidRDefault="00812076" w:rsidP="00812076">
            <w:pPr>
              <w:pStyle w:val="TableNumber1"/>
              <w:numPr>
                <w:ilvl w:val="0"/>
                <w:numId w:val="12"/>
              </w:numPr>
              <w:rPr>
                <w:b/>
                <w:bCs/>
                <w:i/>
                <w:iCs/>
              </w:rPr>
            </w:pPr>
            <w:r w:rsidRPr="00595792">
              <w:rPr>
                <w:b/>
                <w:bCs/>
                <w:i/>
                <w:iCs/>
              </w:rPr>
              <w:t>and online behaviour</w:t>
            </w:r>
            <w:r w:rsidR="000D1AE3">
              <w:rPr>
                <w:b/>
                <w:bCs/>
                <w:i/>
                <w:iCs/>
              </w:rPr>
              <w:t>.</w:t>
            </w:r>
          </w:p>
          <w:p w14:paraId="4B92B12C" w14:textId="77777777" w:rsidR="00812076" w:rsidRPr="00D134EF" w:rsidRDefault="00812076" w:rsidP="00812076">
            <w:pPr>
              <w:pStyle w:val="EvidenceTXT"/>
              <w:framePr w:hSpace="0" w:wrap="auto" w:vAnchor="margin" w:hAnchor="text" w:xAlign="left" w:yAlign="inline"/>
              <w:rPr>
                <w:b w:val="0"/>
                <w:i w:val="0"/>
                <w:sz w:val="20"/>
                <w:szCs w:val="20"/>
                <w:lang w:val="en-GB"/>
              </w:rPr>
            </w:pPr>
          </w:p>
          <w:p w14:paraId="55A3C9FD" w14:textId="77777777" w:rsidR="00D134EF" w:rsidRPr="007B0C3E" w:rsidRDefault="00812076" w:rsidP="007B0C3E">
            <w:pPr>
              <w:pStyle w:val="Examples"/>
              <w:rPr>
                <w:lang w:val="en-GB"/>
              </w:rPr>
            </w:pPr>
            <w:r w:rsidRPr="000A6B7F">
              <w:rPr>
                <w:b/>
              </w:rPr>
              <w:t>Examples</w:t>
            </w:r>
            <w:r w:rsidR="004B5E02">
              <w:rPr>
                <w:b/>
              </w:rPr>
              <w:t>:</w:t>
            </w:r>
            <w:r w:rsidRPr="000A6B7F">
              <w:rPr>
                <w:b/>
              </w:rPr>
              <w:t xml:space="preserve"> - Laws:</w:t>
            </w:r>
            <w:r w:rsidRPr="00D134EF">
              <w:t xml:space="preserve"> relating to copyright, software download and l</w:t>
            </w:r>
            <w:r w:rsidR="00D134EF" w:rsidRPr="00D134EF">
              <w:t>icensing, digital rights, IPR, H</w:t>
            </w:r>
            <w:r w:rsidRPr="00D134EF">
              <w:t xml:space="preserve">ealth and </w:t>
            </w:r>
            <w:r w:rsidR="00D134EF" w:rsidRPr="00D134EF">
              <w:t>S</w:t>
            </w:r>
            <w:r w:rsidRPr="00D134EF">
              <w:t>afety, Children legislation, Data Protection.</w:t>
            </w:r>
          </w:p>
        </w:tc>
        <w:tc>
          <w:tcPr>
            <w:tcW w:w="3861" w:type="dxa"/>
            <w:tcBorders>
              <w:top w:val="single" w:sz="4" w:space="0" w:color="auto"/>
              <w:left w:val="single" w:sz="4" w:space="0" w:color="auto"/>
              <w:bottom w:val="single" w:sz="4" w:space="0" w:color="auto"/>
            </w:tcBorders>
          </w:tcPr>
          <w:p w14:paraId="0788C30F" w14:textId="11F02738" w:rsidR="00812076" w:rsidRPr="00974C2A" w:rsidRDefault="00EF40D8" w:rsidP="00812076">
            <w:pPr>
              <w:tabs>
                <w:tab w:val="left" w:pos="5136"/>
              </w:tabs>
              <w:spacing w:after="40"/>
              <w:rPr>
                <w:sz w:val="22"/>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812076" w14:paraId="63A1AC68" w14:textId="77777777" w:rsidTr="00482771">
        <w:trPr>
          <w:trHeight w:val="1311"/>
        </w:trPr>
        <w:tc>
          <w:tcPr>
            <w:tcW w:w="3936" w:type="dxa"/>
            <w:tcBorders>
              <w:top w:val="single" w:sz="4" w:space="0" w:color="auto"/>
              <w:bottom w:val="single" w:sz="4" w:space="0" w:color="000000"/>
              <w:right w:val="single" w:sz="4" w:space="0" w:color="auto"/>
            </w:tcBorders>
          </w:tcPr>
          <w:p w14:paraId="06C87BF0" w14:textId="77777777" w:rsidR="00812076" w:rsidRPr="00D134EF" w:rsidRDefault="00812076" w:rsidP="007B0C3E">
            <w:pPr>
              <w:pStyle w:val="TableNumber1"/>
              <w:numPr>
                <w:ilvl w:val="0"/>
                <w:numId w:val="0"/>
              </w:numPr>
              <w:spacing w:after="240" w:line="240" w:lineRule="auto"/>
              <w:ind w:left="357" w:hanging="357"/>
              <w:rPr>
                <w:sz w:val="21"/>
                <w:szCs w:val="21"/>
              </w:rPr>
            </w:pPr>
            <w:r w:rsidRPr="00D134EF">
              <w:rPr>
                <w:sz w:val="21"/>
                <w:szCs w:val="21"/>
              </w:rPr>
              <w:t>4.3 Correctly observe guidelines and procedures f</w:t>
            </w:r>
            <w:r w:rsidR="00D134EF" w:rsidRPr="00D134EF">
              <w:rPr>
                <w:sz w:val="21"/>
                <w:szCs w:val="21"/>
              </w:rPr>
              <w:t>or the safe use of the Internet</w:t>
            </w:r>
          </w:p>
        </w:tc>
        <w:tc>
          <w:tcPr>
            <w:tcW w:w="7938" w:type="dxa"/>
            <w:tcBorders>
              <w:top w:val="single" w:sz="4" w:space="0" w:color="auto"/>
              <w:left w:val="single" w:sz="4" w:space="0" w:color="auto"/>
              <w:right w:val="single" w:sz="4" w:space="0" w:color="auto"/>
            </w:tcBorders>
          </w:tcPr>
          <w:p w14:paraId="544757F0" w14:textId="77777777" w:rsidR="00812076" w:rsidRPr="00593EA5" w:rsidRDefault="00812076" w:rsidP="00720DE2">
            <w:pPr>
              <w:pStyle w:val="EvidenceTXT"/>
              <w:framePr w:hSpace="0" w:wrap="auto" w:vAnchor="margin" w:hAnchor="text" w:xAlign="left" w:yAlign="inline"/>
              <w:spacing w:before="60"/>
              <w:rPr>
                <w:lang w:val="en-GB"/>
              </w:rPr>
            </w:pPr>
            <w:r w:rsidRPr="00593EA5">
              <w:rPr>
                <w:lang w:val="en-GB"/>
              </w:rPr>
              <w:t xml:space="preserve">4.3 </w:t>
            </w:r>
            <w:r w:rsidR="00D134EF">
              <w:rPr>
                <w:lang w:val="en-GB"/>
              </w:rPr>
              <w:t xml:space="preserve">  </w:t>
            </w:r>
            <w:r w:rsidRPr="00593EA5">
              <w:rPr>
                <w:lang w:val="en-GB"/>
              </w:rPr>
              <w:t>The candidate should demonstrate that they can follow guidelines and procedures when working online</w:t>
            </w:r>
            <w:r w:rsidR="000D1AE3">
              <w:rPr>
                <w:lang w:val="en-GB"/>
              </w:rPr>
              <w:t>.</w:t>
            </w:r>
          </w:p>
          <w:p w14:paraId="50058367" w14:textId="77777777" w:rsidR="00812076" w:rsidRPr="00D134EF" w:rsidRDefault="00812076" w:rsidP="00812076">
            <w:pPr>
              <w:pStyle w:val="EvidenceTXT"/>
              <w:framePr w:hSpace="0" w:wrap="auto" w:vAnchor="margin" w:hAnchor="text" w:xAlign="left" w:yAlign="inline"/>
              <w:rPr>
                <w:b w:val="0"/>
                <w:i w:val="0"/>
                <w:sz w:val="20"/>
                <w:szCs w:val="20"/>
                <w:lang w:val="en-GB"/>
              </w:rPr>
            </w:pPr>
          </w:p>
          <w:p w14:paraId="7E8EF1DD" w14:textId="77777777" w:rsidR="00812076" w:rsidRPr="00D134EF" w:rsidRDefault="00812076" w:rsidP="00720DE2">
            <w:pPr>
              <w:pStyle w:val="Examples"/>
            </w:pPr>
            <w:r w:rsidRPr="00720DE2">
              <w:rPr>
                <w:b/>
              </w:rPr>
              <w:t>Examples - Guidelines and procedures:</w:t>
            </w:r>
            <w:r w:rsidRPr="00D134EF">
              <w:t xml:space="preserve"> Set by employer or organisation relating to Health and Safety, security; equal opportunities, disability.</w:t>
            </w:r>
          </w:p>
          <w:p w14:paraId="4CE19742" w14:textId="77777777" w:rsidR="00812076" w:rsidRPr="00D134EF" w:rsidRDefault="00812076" w:rsidP="00812076">
            <w:pPr>
              <w:pStyle w:val="EvidenceTXT"/>
              <w:framePr w:hSpace="0" w:wrap="auto" w:vAnchor="margin" w:hAnchor="text" w:xAlign="left" w:yAlign="inline"/>
              <w:rPr>
                <w:b w:val="0"/>
                <w:i w:val="0"/>
                <w:sz w:val="20"/>
                <w:szCs w:val="20"/>
                <w:lang w:val="en-GB"/>
              </w:rPr>
            </w:pPr>
          </w:p>
        </w:tc>
        <w:tc>
          <w:tcPr>
            <w:tcW w:w="3861" w:type="dxa"/>
            <w:tcBorders>
              <w:top w:val="single" w:sz="4" w:space="0" w:color="auto"/>
              <w:left w:val="single" w:sz="4" w:space="0" w:color="auto"/>
            </w:tcBorders>
          </w:tcPr>
          <w:p w14:paraId="05748F14" w14:textId="1D8B86F9" w:rsidR="00812076" w:rsidRPr="00974C2A" w:rsidRDefault="00EF40D8" w:rsidP="00812076">
            <w:pPr>
              <w:tabs>
                <w:tab w:val="left" w:pos="5136"/>
              </w:tabs>
              <w:spacing w:after="40"/>
              <w:rPr>
                <w:sz w:val="22"/>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C60102F" w14:textId="77777777" w:rsidR="00640664" w:rsidRPr="008637F1" w:rsidRDefault="00640664" w:rsidP="00640664">
      <w:pPr>
        <w:rPr>
          <w:b/>
          <w:bCs/>
          <w:sz w:val="22"/>
          <w:szCs w:val="22"/>
        </w:rPr>
      </w:pPr>
      <w:r w:rsidRPr="008637F1">
        <w:rPr>
          <w:b/>
          <w:bCs/>
          <w:sz w:val="22"/>
          <w:szCs w:val="22"/>
        </w:rPr>
        <w:t>I state that the evidence for this unit is included on the specified printouts (or saved electronic files) indicated above.</w:t>
      </w:r>
    </w:p>
    <w:p w14:paraId="1C59C553" w14:textId="77777777" w:rsidR="00640664" w:rsidRPr="00D134EF" w:rsidRDefault="00640664" w:rsidP="00640664">
      <w:pPr>
        <w:rPr>
          <w:bCs/>
        </w:rPr>
      </w:pPr>
    </w:p>
    <w:tbl>
      <w:tblPr>
        <w:tblW w:w="15276" w:type="dxa"/>
        <w:tblLook w:val="01E0" w:firstRow="1" w:lastRow="1" w:firstColumn="1" w:lastColumn="1" w:noHBand="0" w:noVBand="0"/>
      </w:tblPr>
      <w:tblGrid>
        <w:gridCol w:w="2035"/>
        <w:gridCol w:w="5444"/>
        <w:gridCol w:w="1560"/>
        <w:gridCol w:w="6237"/>
      </w:tblGrid>
      <w:tr w:rsidR="00640664" w:rsidRPr="00336C6F" w14:paraId="4DCB8626" w14:textId="77777777" w:rsidTr="00EA5EAC">
        <w:trPr>
          <w:trHeight w:val="478"/>
        </w:trPr>
        <w:tc>
          <w:tcPr>
            <w:tcW w:w="2035" w:type="dxa"/>
            <w:tcBorders>
              <w:top w:val="nil"/>
              <w:left w:val="nil"/>
              <w:bottom w:val="nil"/>
              <w:right w:val="nil"/>
            </w:tcBorders>
            <w:vAlign w:val="bottom"/>
          </w:tcPr>
          <w:p w14:paraId="3AF3CA5C" w14:textId="77777777" w:rsidR="00640664" w:rsidRPr="00593EA5" w:rsidRDefault="00640664" w:rsidP="00145A91">
            <w:pPr>
              <w:pStyle w:val="normal0"/>
              <w:rPr>
                <w:rFonts w:cs="Arial"/>
                <w:b/>
                <w:bCs/>
                <w:lang w:val="en-GB" w:eastAsia="en-US"/>
              </w:rPr>
            </w:pPr>
            <w:r w:rsidRPr="00593EA5">
              <w:rPr>
                <w:rFonts w:cs="Arial"/>
                <w:b/>
                <w:bCs/>
                <w:lang w:val="en-GB" w:eastAsia="en-US"/>
              </w:rPr>
              <w:t>Candidate Name:</w:t>
            </w:r>
          </w:p>
        </w:tc>
        <w:tc>
          <w:tcPr>
            <w:tcW w:w="5444" w:type="dxa"/>
            <w:tcBorders>
              <w:top w:val="nil"/>
              <w:left w:val="nil"/>
              <w:bottom w:val="dotted" w:sz="4" w:space="0" w:color="auto"/>
              <w:right w:val="nil"/>
            </w:tcBorders>
            <w:vAlign w:val="bottom"/>
          </w:tcPr>
          <w:p w14:paraId="35A6F0A8" w14:textId="2EDC0AEF" w:rsidR="00640664" w:rsidRPr="00593EA5" w:rsidRDefault="00EF40D8"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06B3093" w14:textId="77777777" w:rsidR="00640664" w:rsidRPr="00593EA5" w:rsidRDefault="00640664" w:rsidP="00145A91">
            <w:pPr>
              <w:pStyle w:val="normal0"/>
              <w:rPr>
                <w:rFonts w:cs="Arial"/>
                <w:b/>
                <w:bCs/>
                <w:lang w:val="en-GB" w:eastAsia="en-US"/>
              </w:rPr>
            </w:pPr>
            <w:r w:rsidRPr="00593EA5">
              <w:rPr>
                <w:rFonts w:cs="Arial"/>
                <w:b/>
                <w:bCs/>
                <w:lang w:val="en-GB" w:eastAsia="en-US"/>
              </w:rPr>
              <w:t>Date:</w:t>
            </w:r>
          </w:p>
        </w:tc>
        <w:tc>
          <w:tcPr>
            <w:tcW w:w="6237" w:type="dxa"/>
            <w:tcBorders>
              <w:top w:val="nil"/>
              <w:left w:val="nil"/>
              <w:bottom w:val="dotted" w:sz="4" w:space="0" w:color="auto"/>
              <w:right w:val="nil"/>
            </w:tcBorders>
            <w:vAlign w:val="bottom"/>
          </w:tcPr>
          <w:p w14:paraId="0B33658D" w14:textId="27C8DA4B" w:rsidR="00640664" w:rsidRPr="000D1AE3" w:rsidRDefault="00EF40D8"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5E05CCA7" w14:textId="77777777" w:rsidTr="00EA5EAC">
        <w:trPr>
          <w:trHeight w:val="478"/>
        </w:trPr>
        <w:tc>
          <w:tcPr>
            <w:tcW w:w="2035" w:type="dxa"/>
            <w:tcBorders>
              <w:top w:val="nil"/>
              <w:left w:val="nil"/>
              <w:bottom w:val="nil"/>
              <w:right w:val="nil"/>
            </w:tcBorders>
            <w:vAlign w:val="bottom"/>
          </w:tcPr>
          <w:p w14:paraId="13E634ED" w14:textId="77777777" w:rsidR="00640664" w:rsidRPr="00593EA5" w:rsidRDefault="00640664" w:rsidP="00145A91">
            <w:pPr>
              <w:pStyle w:val="normal0"/>
              <w:rPr>
                <w:rFonts w:cs="Arial"/>
                <w:b/>
                <w:bCs/>
                <w:lang w:val="en-GB" w:eastAsia="en-US"/>
              </w:rPr>
            </w:pPr>
            <w:r w:rsidRPr="00593EA5">
              <w:rPr>
                <w:rFonts w:cs="Arial"/>
                <w:b/>
                <w:bCs/>
                <w:lang w:val="en-GB" w:eastAsia="en-US"/>
              </w:rPr>
              <w:t>Assessor Name:</w:t>
            </w:r>
          </w:p>
        </w:tc>
        <w:tc>
          <w:tcPr>
            <w:tcW w:w="5444" w:type="dxa"/>
            <w:tcBorders>
              <w:top w:val="nil"/>
              <w:left w:val="nil"/>
              <w:bottom w:val="dotted" w:sz="4" w:space="0" w:color="auto"/>
              <w:right w:val="nil"/>
            </w:tcBorders>
            <w:vAlign w:val="bottom"/>
          </w:tcPr>
          <w:p w14:paraId="018928C4" w14:textId="4EB9957D" w:rsidR="00640664" w:rsidRPr="00593EA5" w:rsidRDefault="00EF40D8"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05ED9151" w14:textId="77777777" w:rsidR="00640664" w:rsidRPr="00593EA5" w:rsidRDefault="00640664" w:rsidP="00145A91">
            <w:pPr>
              <w:pStyle w:val="normal0"/>
              <w:rPr>
                <w:rFonts w:cs="Arial"/>
                <w:b/>
                <w:bCs/>
                <w:lang w:val="en-GB" w:eastAsia="en-US"/>
              </w:rPr>
            </w:pPr>
            <w:r w:rsidRPr="00593EA5">
              <w:rPr>
                <w:rFonts w:cs="Arial"/>
                <w:b/>
                <w:bCs/>
                <w:lang w:val="en-GB" w:eastAsia="en-US"/>
              </w:rPr>
              <w:t>Date:</w:t>
            </w:r>
          </w:p>
        </w:tc>
        <w:tc>
          <w:tcPr>
            <w:tcW w:w="6237" w:type="dxa"/>
            <w:tcBorders>
              <w:top w:val="nil"/>
              <w:left w:val="nil"/>
              <w:bottom w:val="dotted" w:sz="4" w:space="0" w:color="auto"/>
              <w:right w:val="nil"/>
            </w:tcBorders>
            <w:vAlign w:val="bottom"/>
          </w:tcPr>
          <w:p w14:paraId="05EC870E" w14:textId="68300525" w:rsidR="00640664" w:rsidRPr="000D1AE3" w:rsidRDefault="00EF40D8"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F8915D0" w14:textId="77777777" w:rsidR="00640664" w:rsidRDefault="00640664" w:rsidP="00640664"/>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CED47" w14:textId="77777777" w:rsidR="0063191B" w:rsidRDefault="0063191B">
      <w:r>
        <w:separator/>
      </w:r>
    </w:p>
  </w:endnote>
  <w:endnote w:type="continuationSeparator" w:id="0">
    <w:p w14:paraId="2F325C96" w14:textId="77777777" w:rsidR="0063191B" w:rsidRDefault="0063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4179B" w14:textId="53C2D449" w:rsidR="008637F1" w:rsidRPr="00155B5F" w:rsidRDefault="00413C04" w:rsidP="00413C04">
    <w:pPr>
      <w:pStyle w:val="NormalBold"/>
      <w:tabs>
        <w:tab w:val="left" w:pos="5103"/>
        <w:tab w:val="center" w:pos="7560"/>
        <w:tab w:val="right" w:pos="15120"/>
      </w:tabs>
      <w:rPr>
        <w:b w:val="0"/>
        <w:sz w:val="16"/>
        <w:szCs w:val="16"/>
      </w:rPr>
    </w:pPr>
    <w:bookmarkStart w:id="1" w:name="_Hlk73519722"/>
    <w:r w:rsidRPr="00413C04">
      <w:rPr>
        <w:b w:val="0"/>
        <w:bCs w:val="0"/>
        <w:sz w:val="16"/>
        <w:szCs w:val="16"/>
      </w:rPr>
      <w:t>© OCR June 2021 OCR Level 1 in IT User Skills ITQ</w:t>
    </w:r>
    <w:bookmarkEnd w:id="1"/>
    <w:r w:rsidR="008637F1">
      <w:rPr>
        <w:b w:val="0"/>
        <w:sz w:val="16"/>
        <w:szCs w:val="16"/>
      </w:rPr>
      <w:tab/>
    </w:r>
    <w:r w:rsidR="008637F1" w:rsidRPr="009D4B14">
      <w:rPr>
        <w:b w:val="0"/>
        <w:sz w:val="16"/>
        <w:szCs w:val="16"/>
      </w:rPr>
      <w:t>Evidence Checklist and Evidence Guide for:</w:t>
    </w:r>
    <w:r w:rsidR="008637F1">
      <w:rPr>
        <w:b w:val="0"/>
        <w:sz w:val="16"/>
        <w:szCs w:val="16"/>
      </w:rPr>
      <w:t xml:space="preserve"> </w:t>
    </w:r>
    <w:r w:rsidR="008637F1" w:rsidRPr="009D4B14">
      <w:rPr>
        <w:b w:val="0"/>
        <w:sz w:val="16"/>
        <w:szCs w:val="16"/>
      </w:rPr>
      <w:t>Unit</w:t>
    </w:r>
    <w:r w:rsidR="008637F1">
      <w:rPr>
        <w:b w:val="0"/>
        <w:sz w:val="16"/>
        <w:szCs w:val="16"/>
      </w:rPr>
      <w:t xml:space="preserve"> 91</w:t>
    </w:r>
    <w:r w:rsidR="008637F1" w:rsidRPr="009D4B14">
      <w:rPr>
        <w:b w:val="0"/>
        <w:sz w:val="16"/>
        <w:szCs w:val="16"/>
      </w:rPr>
      <w:t xml:space="preserve">: </w:t>
    </w:r>
    <w:r w:rsidR="008637F1">
      <w:rPr>
        <w:b w:val="0"/>
        <w:sz w:val="16"/>
        <w:szCs w:val="16"/>
      </w:rPr>
      <w:t xml:space="preserve">Internet </w:t>
    </w:r>
    <w:r w:rsidR="000D1AE3">
      <w:rPr>
        <w:b w:val="0"/>
        <w:sz w:val="16"/>
        <w:szCs w:val="16"/>
      </w:rPr>
      <w:t>s</w:t>
    </w:r>
    <w:r w:rsidR="008637F1">
      <w:rPr>
        <w:b w:val="0"/>
        <w:sz w:val="16"/>
        <w:szCs w:val="16"/>
      </w:rPr>
      <w:t xml:space="preserve">afety for IT </w:t>
    </w:r>
    <w:r w:rsidR="000D1AE3">
      <w:rPr>
        <w:b w:val="0"/>
        <w:sz w:val="16"/>
        <w:szCs w:val="16"/>
      </w:rPr>
      <w:t>u</w:t>
    </w:r>
    <w:r w:rsidR="008637F1">
      <w:rPr>
        <w:b w:val="0"/>
        <w:sz w:val="16"/>
        <w:szCs w:val="16"/>
      </w:rPr>
      <w:t>sers</w:t>
    </w:r>
    <w:r w:rsidR="008637F1" w:rsidRPr="009D4B14">
      <w:rPr>
        <w:b w:val="0"/>
        <w:sz w:val="16"/>
        <w:szCs w:val="16"/>
      </w:rPr>
      <w:t xml:space="preserve"> Level </w:t>
    </w:r>
    <w:r w:rsidR="008637F1">
      <w:rPr>
        <w:b w:val="0"/>
        <w:sz w:val="16"/>
        <w:szCs w:val="16"/>
      </w:rPr>
      <w:t>1</w:t>
    </w:r>
    <w:r w:rsidR="008637F1" w:rsidRPr="009D4B14">
      <w:rPr>
        <w:b w:val="0"/>
        <w:sz w:val="16"/>
        <w:szCs w:val="16"/>
      </w:rPr>
      <w:t xml:space="preserve"> (Credit Value </w:t>
    </w:r>
    <w:r w:rsidR="008637F1">
      <w:rPr>
        <w:b w:val="0"/>
        <w:sz w:val="16"/>
        <w:szCs w:val="16"/>
      </w:rPr>
      <w:t>3</w:t>
    </w:r>
    <w:r w:rsidR="008637F1" w:rsidRPr="009D4B14">
      <w:rPr>
        <w:b w:val="0"/>
        <w:sz w:val="16"/>
        <w:szCs w:val="16"/>
      </w:rPr>
      <w:t>)</w:t>
    </w:r>
    <w:r w:rsidR="008637F1">
      <w:rPr>
        <w:b w:val="0"/>
        <w:sz w:val="16"/>
        <w:szCs w:val="16"/>
      </w:rPr>
      <w:tab/>
    </w:r>
    <w:r w:rsidR="008637F1">
      <w:rPr>
        <w:rStyle w:val="PageNumber"/>
        <w:rFonts w:cs="Times New Roman"/>
        <w:b w:val="0"/>
        <w:bCs w:val="0"/>
        <w:sz w:val="24"/>
        <w:szCs w:val="20"/>
      </w:rPr>
      <w:fldChar w:fldCharType="begin"/>
    </w:r>
    <w:r w:rsidR="008637F1">
      <w:rPr>
        <w:rStyle w:val="PageNumber"/>
        <w:rFonts w:cs="Times New Roman"/>
        <w:b w:val="0"/>
        <w:bCs w:val="0"/>
        <w:sz w:val="24"/>
        <w:szCs w:val="20"/>
      </w:rPr>
      <w:instrText xml:space="preserve"> PAGE </w:instrText>
    </w:r>
    <w:r w:rsidR="008637F1">
      <w:rPr>
        <w:rStyle w:val="PageNumber"/>
        <w:rFonts w:cs="Times New Roman"/>
        <w:b w:val="0"/>
        <w:bCs w:val="0"/>
        <w:sz w:val="24"/>
        <w:szCs w:val="20"/>
      </w:rPr>
      <w:fldChar w:fldCharType="separate"/>
    </w:r>
    <w:r w:rsidR="000D1AE3">
      <w:rPr>
        <w:rStyle w:val="PageNumber"/>
        <w:rFonts w:cs="Times New Roman"/>
        <w:b w:val="0"/>
        <w:bCs w:val="0"/>
        <w:noProof/>
        <w:sz w:val="24"/>
        <w:szCs w:val="20"/>
      </w:rPr>
      <w:t>1</w:t>
    </w:r>
    <w:r w:rsidR="008637F1">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EC4E4" w14:textId="77777777" w:rsidR="0063191B" w:rsidRDefault="0063191B">
      <w:r>
        <w:separator/>
      </w:r>
    </w:p>
  </w:footnote>
  <w:footnote w:type="continuationSeparator" w:id="0">
    <w:p w14:paraId="34819F43" w14:textId="77777777" w:rsidR="0063191B" w:rsidRDefault="00631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E1834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16A8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4E6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3A44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4893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A6C4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F019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589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AE2F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D0A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7E0DA4"/>
    <w:multiLevelType w:val="hybridMultilevel"/>
    <w:tmpl w:val="0560A7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8D4415"/>
    <w:multiLevelType w:val="multilevel"/>
    <w:tmpl w:val="80860B72"/>
    <w:lvl w:ilvl="0">
      <w:start w:val="1"/>
      <w:numFmt w:val="decimal"/>
      <w:lvlText w:val="%1."/>
      <w:lvlJc w:val="left"/>
      <w:pPr>
        <w:ind w:left="371" w:hanging="360"/>
      </w:pPr>
    </w:lvl>
    <w:lvl w:ilvl="1">
      <w:start w:val="5"/>
      <w:numFmt w:val="decimal"/>
      <w:isLgl/>
      <w:lvlText w:val="%1.%2"/>
      <w:lvlJc w:val="left"/>
      <w:pPr>
        <w:ind w:left="371" w:hanging="36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12" w15:restartNumberingAfterBreak="0">
    <w:nsid w:val="30653D11"/>
    <w:multiLevelType w:val="hybridMultilevel"/>
    <w:tmpl w:val="EE9A3EA4"/>
    <w:lvl w:ilvl="0" w:tplc="F25408B4">
      <w:start w:val="1"/>
      <w:numFmt w:val="bullet"/>
      <w:lvlText w:val=""/>
      <w:lvlJc w:val="left"/>
      <w:pPr>
        <w:tabs>
          <w:tab w:val="num" w:pos="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2D4408"/>
    <w:multiLevelType w:val="multilevel"/>
    <w:tmpl w:val="11DC77CA"/>
    <w:lvl w:ilvl="0">
      <w:start w:val="1"/>
      <w:numFmt w:val="decimal"/>
      <w:pStyle w:val="TableNumber1"/>
      <w:lvlText w:val="%1"/>
      <w:lvlJc w:val="left"/>
      <w:pPr>
        <w:tabs>
          <w:tab w:val="num" w:pos="425"/>
        </w:tabs>
        <w:ind w:left="425" w:hanging="425"/>
      </w:pPr>
      <w:rPr>
        <w:rFonts w:hint="default"/>
        <w:b w:val="0"/>
      </w:rPr>
    </w:lvl>
    <w:lvl w:ilvl="1">
      <w:start w:val="1"/>
      <w:numFmt w:val="decimal"/>
      <w:pStyle w:val="TableNumber2"/>
      <w:isLgl/>
      <w:lvlText w:val="%1.%2"/>
      <w:lvlJc w:val="left"/>
      <w:pPr>
        <w:tabs>
          <w:tab w:val="num" w:pos="425"/>
        </w:tabs>
        <w:ind w:left="425" w:hanging="42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4A6D57"/>
    <w:multiLevelType w:val="hybridMultilevel"/>
    <w:tmpl w:val="0248EE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4"/>
    <w:lvlOverride w:ilvl="0"/>
    <w:lvlOverride w:ilvl="1"/>
    <w:lvlOverride w:ilvl="2"/>
    <w:lvlOverride w:ilvl="3"/>
    <w:lvlOverride w:ilvl="4"/>
    <w:lvlOverride w:ilvl="5"/>
    <w:lvlOverride w:ilvl="6"/>
    <w:lvlOverride w:ilvl="7"/>
    <w:lvlOverride w:ilvl="8"/>
  </w:num>
  <w:num w:numId="3">
    <w:abstractNumId w:val="14"/>
  </w:num>
  <w:num w:numId="4">
    <w:abstractNumId w:val="14"/>
  </w:num>
  <w:num w:numId="5">
    <w:abstractNumId w:val="14"/>
  </w:num>
  <w:num w:numId="6">
    <w:abstractNumId w:val="14"/>
  </w:num>
  <w:num w:numId="7">
    <w:abstractNumId w:val="14"/>
  </w:num>
  <w:num w:numId="8">
    <w:abstractNumId w:val="16"/>
  </w:num>
  <w:num w:numId="9">
    <w:abstractNumId w:val="11"/>
  </w:num>
  <w:num w:numId="10">
    <w:abstractNumId w:val="10"/>
  </w:num>
  <w:num w:numId="11">
    <w:abstractNumId w:val="13"/>
  </w:num>
  <w:num w:numId="12">
    <w:abstractNumId w:val="15"/>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3B03"/>
    <w:rsid w:val="0000644E"/>
    <w:rsid w:val="00016CDD"/>
    <w:rsid w:val="00051146"/>
    <w:rsid w:val="0008605C"/>
    <w:rsid w:val="00096494"/>
    <w:rsid w:val="000A6B7F"/>
    <w:rsid w:val="000C7CDD"/>
    <w:rsid w:val="000D1AE3"/>
    <w:rsid w:val="000D74B0"/>
    <w:rsid w:val="000E6251"/>
    <w:rsid w:val="00101DBC"/>
    <w:rsid w:val="00105500"/>
    <w:rsid w:val="001111AE"/>
    <w:rsid w:val="001175DC"/>
    <w:rsid w:val="00133FDC"/>
    <w:rsid w:val="0013462D"/>
    <w:rsid w:val="00145A91"/>
    <w:rsid w:val="00157885"/>
    <w:rsid w:val="0016340E"/>
    <w:rsid w:val="001712CE"/>
    <w:rsid w:val="0019158E"/>
    <w:rsid w:val="001A67DA"/>
    <w:rsid w:val="001B05B4"/>
    <w:rsid w:val="001B27E7"/>
    <w:rsid w:val="001C4E7B"/>
    <w:rsid w:val="001D0960"/>
    <w:rsid w:val="001D3790"/>
    <w:rsid w:val="001E40EF"/>
    <w:rsid w:val="001F481E"/>
    <w:rsid w:val="00202DD7"/>
    <w:rsid w:val="00213BC1"/>
    <w:rsid w:val="00223ACC"/>
    <w:rsid w:val="0022466D"/>
    <w:rsid w:val="00233B12"/>
    <w:rsid w:val="002350FB"/>
    <w:rsid w:val="00245BA1"/>
    <w:rsid w:val="00251FF3"/>
    <w:rsid w:val="0026600C"/>
    <w:rsid w:val="00283DAA"/>
    <w:rsid w:val="002C3526"/>
    <w:rsid w:val="002F1CD9"/>
    <w:rsid w:val="0031393A"/>
    <w:rsid w:val="00314F3D"/>
    <w:rsid w:val="003474A3"/>
    <w:rsid w:val="00357358"/>
    <w:rsid w:val="00363BE9"/>
    <w:rsid w:val="00373247"/>
    <w:rsid w:val="003A1B88"/>
    <w:rsid w:val="003A2511"/>
    <w:rsid w:val="003B68A2"/>
    <w:rsid w:val="003C64F0"/>
    <w:rsid w:val="003F7B3E"/>
    <w:rsid w:val="004035F9"/>
    <w:rsid w:val="00413C04"/>
    <w:rsid w:val="00461787"/>
    <w:rsid w:val="0046542A"/>
    <w:rsid w:val="00474B73"/>
    <w:rsid w:val="00476EBD"/>
    <w:rsid w:val="00482771"/>
    <w:rsid w:val="00483A47"/>
    <w:rsid w:val="00486159"/>
    <w:rsid w:val="0048668A"/>
    <w:rsid w:val="00494B34"/>
    <w:rsid w:val="004A30B3"/>
    <w:rsid w:val="004B5E02"/>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93EA5"/>
    <w:rsid w:val="00595792"/>
    <w:rsid w:val="005B7A9A"/>
    <w:rsid w:val="005C5028"/>
    <w:rsid w:val="005E5C27"/>
    <w:rsid w:val="005F36C1"/>
    <w:rsid w:val="00631522"/>
    <w:rsid w:val="0063191B"/>
    <w:rsid w:val="00640664"/>
    <w:rsid w:val="00643A03"/>
    <w:rsid w:val="00667FC9"/>
    <w:rsid w:val="0067431C"/>
    <w:rsid w:val="006776DC"/>
    <w:rsid w:val="00681AD7"/>
    <w:rsid w:val="006866FA"/>
    <w:rsid w:val="006A63ED"/>
    <w:rsid w:val="006B253D"/>
    <w:rsid w:val="006F0306"/>
    <w:rsid w:val="00704141"/>
    <w:rsid w:val="00720DE2"/>
    <w:rsid w:val="00722992"/>
    <w:rsid w:val="007272D3"/>
    <w:rsid w:val="007360DE"/>
    <w:rsid w:val="00740FE3"/>
    <w:rsid w:val="00773F4F"/>
    <w:rsid w:val="00785B1A"/>
    <w:rsid w:val="00787B0D"/>
    <w:rsid w:val="00793346"/>
    <w:rsid w:val="007B0C3E"/>
    <w:rsid w:val="007C3645"/>
    <w:rsid w:val="007D4E46"/>
    <w:rsid w:val="007D5D7B"/>
    <w:rsid w:val="007E13F3"/>
    <w:rsid w:val="007E2D5E"/>
    <w:rsid w:val="007F3FA7"/>
    <w:rsid w:val="00802A9F"/>
    <w:rsid w:val="00812076"/>
    <w:rsid w:val="00832EED"/>
    <w:rsid w:val="00856DEC"/>
    <w:rsid w:val="008624DD"/>
    <w:rsid w:val="0086284A"/>
    <w:rsid w:val="008637F1"/>
    <w:rsid w:val="008878D3"/>
    <w:rsid w:val="008908FF"/>
    <w:rsid w:val="0089110F"/>
    <w:rsid w:val="008A4947"/>
    <w:rsid w:val="008B0C3F"/>
    <w:rsid w:val="008B3367"/>
    <w:rsid w:val="008E31ED"/>
    <w:rsid w:val="008E4A7F"/>
    <w:rsid w:val="0090659A"/>
    <w:rsid w:val="0090664A"/>
    <w:rsid w:val="00917151"/>
    <w:rsid w:val="0092077F"/>
    <w:rsid w:val="009620A8"/>
    <w:rsid w:val="00962BC6"/>
    <w:rsid w:val="00967FBD"/>
    <w:rsid w:val="00973FDC"/>
    <w:rsid w:val="00974C2A"/>
    <w:rsid w:val="00980B47"/>
    <w:rsid w:val="00985B0B"/>
    <w:rsid w:val="00990A6D"/>
    <w:rsid w:val="00990A72"/>
    <w:rsid w:val="009B4982"/>
    <w:rsid w:val="009B7D88"/>
    <w:rsid w:val="009D7411"/>
    <w:rsid w:val="009E3F77"/>
    <w:rsid w:val="00A059C3"/>
    <w:rsid w:val="00A10480"/>
    <w:rsid w:val="00A16C85"/>
    <w:rsid w:val="00A31C61"/>
    <w:rsid w:val="00A3241A"/>
    <w:rsid w:val="00A4370C"/>
    <w:rsid w:val="00A46EAA"/>
    <w:rsid w:val="00A606FC"/>
    <w:rsid w:val="00A642F5"/>
    <w:rsid w:val="00A671DF"/>
    <w:rsid w:val="00A73594"/>
    <w:rsid w:val="00A77F61"/>
    <w:rsid w:val="00A80A10"/>
    <w:rsid w:val="00A81F9D"/>
    <w:rsid w:val="00A82E39"/>
    <w:rsid w:val="00A91782"/>
    <w:rsid w:val="00AA1540"/>
    <w:rsid w:val="00AA7EF7"/>
    <w:rsid w:val="00AB1255"/>
    <w:rsid w:val="00AB50A3"/>
    <w:rsid w:val="00AC0764"/>
    <w:rsid w:val="00AC54A7"/>
    <w:rsid w:val="00AC56EE"/>
    <w:rsid w:val="00AD72CD"/>
    <w:rsid w:val="00B03E81"/>
    <w:rsid w:val="00B257EA"/>
    <w:rsid w:val="00B54F0B"/>
    <w:rsid w:val="00B97BD0"/>
    <w:rsid w:val="00BA357B"/>
    <w:rsid w:val="00BB1A08"/>
    <w:rsid w:val="00BC48E9"/>
    <w:rsid w:val="00BD4A8C"/>
    <w:rsid w:val="00C13BFF"/>
    <w:rsid w:val="00C20008"/>
    <w:rsid w:val="00C208DA"/>
    <w:rsid w:val="00C30584"/>
    <w:rsid w:val="00C5042E"/>
    <w:rsid w:val="00C63E5A"/>
    <w:rsid w:val="00C71C9C"/>
    <w:rsid w:val="00C74FDD"/>
    <w:rsid w:val="00C82E3C"/>
    <w:rsid w:val="00C84F68"/>
    <w:rsid w:val="00CA5334"/>
    <w:rsid w:val="00CA69D5"/>
    <w:rsid w:val="00CD1748"/>
    <w:rsid w:val="00CE3754"/>
    <w:rsid w:val="00CF0846"/>
    <w:rsid w:val="00CF0AAE"/>
    <w:rsid w:val="00CF0CC0"/>
    <w:rsid w:val="00CF21F9"/>
    <w:rsid w:val="00D04BBB"/>
    <w:rsid w:val="00D11A9F"/>
    <w:rsid w:val="00D11DBD"/>
    <w:rsid w:val="00D134EF"/>
    <w:rsid w:val="00D171C2"/>
    <w:rsid w:val="00D4281D"/>
    <w:rsid w:val="00DA78B6"/>
    <w:rsid w:val="00DC65A2"/>
    <w:rsid w:val="00DD15CB"/>
    <w:rsid w:val="00DD2991"/>
    <w:rsid w:val="00DD4398"/>
    <w:rsid w:val="00DD4B83"/>
    <w:rsid w:val="00DF477E"/>
    <w:rsid w:val="00DF720A"/>
    <w:rsid w:val="00E21495"/>
    <w:rsid w:val="00E764B7"/>
    <w:rsid w:val="00E85712"/>
    <w:rsid w:val="00E95412"/>
    <w:rsid w:val="00EA5EAC"/>
    <w:rsid w:val="00ED02F4"/>
    <w:rsid w:val="00ED4EAF"/>
    <w:rsid w:val="00ED7A0A"/>
    <w:rsid w:val="00EE3880"/>
    <w:rsid w:val="00EF32CB"/>
    <w:rsid w:val="00EF40D8"/>
    <w:rsid w:val="00EF4ABA"/>
    <w:rsid w:val="00F00677"/>
    <w:rsid w:val="00F012A7"/>
    <w:rsid w:val="00F06D20"/>
    <w:rsid w:val="00F117F0"/>
    <w:rsid w:val="00F118DC"/>
    <w:rsid w:val="00F15611"/>
    <w:rsid w:val="00F36846"/>
    <w:rsid w:val="00F41394"/>
    <w:rsid w:val="00F4470D"/>
    <w:rsid w:val="00F520C2"/>
    <w:rsid w:val="00F53B03"/>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5C7A243E"/>
  <w15:chartTrackingRefBased/>
  <w15:docId w15:val="{C43F2D41-1510-49E6-80C3-EEC80992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TableNumber1">
    <w:name w:val="Table_Number_1"/>
    <w:basedOn w:val="Normal"/>
    <w:rsid w:val="00595792"/>
    <w:pPr>
      <w:numPr>
        <w:numId w:val="11"/>
      </w:numPr>
      <w:spacing w:before="40" w:after="40" w:line="260" w:lineRule="atLeast"/>
      <w:contextualSpacing/>
    </w:pPr>
    <w:rPr>
      <w:sz w:val="22"/>
      <w:szCs w:val="24"/>
    </w:rPr>
  </w:style>
  <w:style w:type="paragraph" w:customStyle="1" w:styleId="TableNumber2">
    <w:name w:val="Table_Number_2"/>
    <w:basedOn w:val="TableNumber1"/>
    <w:rsid w:val="00595792"/>
    <w:pPr>
      <w:numPr>
        <w:ilvl w:val="1"/>
      </w:numPr>
    </w:pPr>
  </w:style>
  <w:style w:type="paragraph" w:styleId="Header">
    <w:name w:val="header"/>
    <w:basedOn w:val="Normal"/>
    <w:rsid w:val="008637F1"/>
    <w:pPr>
      <w:tabs>
        <w:tab w:val="center" w:pos="4153"/>
        <w:tab w:val="right" w:pos="8306"/>
      </w:tabs>
    </w:pPr>
  </w:style>
  <w:style w:type="paragraph" w:styleId="Footer">
    <w:name w:val="footer"/>
    <w:basedOn w:val="Normal"/>
    <w:rsid w:val="008637F1"/>
    <w:pPr>
      <w:tabs>
        <w:tab w:val="center" w:pos="4153"/>
        <w:tab w:val="right" w:pos="8306"/>
      </w:tabs>
    </w:pPr>
  </w:style>
  <w:style w:type="character" w:styleId="PageNumber">
    <w:name w:val="page number"/>
    <w:basedOn w:val="DefaultParagraphFont"/>
    <w:rsid w:val="00863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13178041">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 w:id="21435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0</TotalTime>
  <Pages>4</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Unit 91 Evidence Checklist</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91 - Internet safety for IT users - Evidence checklist</dc:title>
  <dc:subject>ITQ 2009</dc:subject>
  <dc:creator>OCR</dc:creator>
  <cp:keywords>Evidence checklist</cp:keywords>
  <cp:lastModifiedBy>Mary Bree</cp:lastModifiedBy>
  <cp:revision>2</cp:revision>
  <cp:lastPrinted>2010-07-17T18:41:00Z</cp:lastPrinted>
  <dcterms:created xsi:type="dcterms:W3CDTF">2021-06-17T14:42:00Z</dcterms:created>
  <dcterms:modified xsi:type="dcterms:W3CDTF">2021-06-17T14:42:00Z</dcterms:modified>
</cp:coreProperties>
</file>